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32B957" w14:textId="77777777" w:rsidR="001C396E" w:rsidRPr="004519EB" w:rsidRDefault="004519EB" w:rsidP="00BD041D">
      <w:pPr>
        <w:pStyle w:val="Heading1"/>
        <w:rPr>
          <w:sz w:val="32"/>
        </w:rPr>
      </w:pPr>
      <w:bookmarkStart w:id="0" w:name="_Hlk183255417"/>
      <w:r w:rsidRPr="004519EB">
        <w:rPr>
          <w:noProof/>
        </w:rPr>
        <w:drawing>
          <wp:inline distT="0" distB="0" distL="0" distR="0" wp14:anchorId="1F11C6C0" wp14:editId="5762F56D">
            <wp:extent cx="1827577" cy="369870"/>
            <wp:effectExtent l="0" t="0" r="0" b="0"/>
            <wp:docPr id="1" name="Picture 1" descr="C:\Users\Dispensary Main Work\Dropbox\Remedy's Rx\Media Advertising\Logo and Letterhead\rrx-carmi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ispensary Main Work\Dropbox\Remedy's Rx\Media Advertising\Logo and Letterhead\rrx-carmi_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411" cy="375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  <w:t xml:space="preserve"> </w:t>
      </w:r>
      <w:r>
        <w:tab/>
      </w:r>
      <w:r w:rsidRPr="004519EB">
        <w:rPr>
          <w:sz w:val="32"/>
        </w:rPr>
        <w:t>Pre-Travel Health Assessment Form</w:t>
      </w:r>
    </w:p>
    <w:tbl>
      <w:tblPr>
        <w:tblStyle w:val="TableGrid"/>
        <w:tblW w:w="5000" w:type="pct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ook w:val="01E0" w:firstRow="1" w:lastRow="1" w:firstColumn="1" w:lastColumn="1" w:noHBand="0" w:noVBand="0"/>
      </w:tblPr>
      <w:tblGrid>
        <w:gridCol w:w="2802"/>
        <w:gridCol w:w="2803"/>
        <w:gridCol w:w="5411"/>
      </w:tblGrid>
      <w:tr w:rsidR="00794ADF" w14:paraId="3E5FB3E4" w14:textId="77777777" w:rsidTr="009501BB">
        <w:tc>
          <w:tcPr>
            <w:tcW w:w="9576" w:type="dxa"/>
            <w:gridSpan w:val="3"/>
            <w:shd w:val="clear" w:color="auto" w:fill="EAF1DD" w:themeFill="accent3" w:themeFillTint="33"/>
            <w:vAlign w:val="center"/>
          </w:tcPr>
          <w:p w14:paraId="5AFD3178" w14:textId="77777777" w:rsidR="00794ADF" w:rsidRPr="00BD041D" w:rsidRDefault="004519EB" w:rsidP="004519EB">
            <w:pPr>
              <w:pStyle w:val="Heading3"/>
              <w:jc w:val="left"/>
            </w:pPr>
            <w:r>
              <w:t>Contact Information</w:t>
            </w:r>
          </w:p>
        </w:tc>
      </w:tr>
      <w:tr w:rsidR="009F57A0" w14:paraId="5AE41F29" w14:textId="77777777" w:rsidTr="009501BB">
        <w:trPr>
          <w:trHeight w:val="308"/>
        </w:trPr>
        <w:tc>
          <w:tcPr>
            <w:tcW w:w="4872" w:type="dxa"/>
            <w:gridSpan w:val="2"/>
          </w:tcPr>
          <w:p w14:paraId="78850FDC" w14:textId="77777777" w:rsidR="009F57A0" w:rsidRPr="00C21EBE" w:rsidRDefault="009F57A0" w:rsidP="009F57A0">
            <w:pPr>
              <w:pStyle w:val="FormTitles"/>
              <w:jc w:val="left"/>
            </w:pPr>
            <w:r w:rsidRPr="00C21EBE">
              <w:t>Traveler n</w:t>
            </w:r>
            <w:r w:rsidRPr="001F4A32">
              <w:t>a</w:t>
            </w:r>
            <w:r w:rsidRPr="00C21EBE">
              <w:t>me</w:t>
            </w:r>
            <w:r>
              <w:t>:</w:t>
            </w:r>
          </w:p>
        </w:tc>
        <w:tc>
          <w:tcPr>
            <w:tcW w:w="4704" w:type="dxa"/>
          </w:tcPr>
          <w:p w14:paraId="23BE698E" w14:textId="77777777" w:rsidR="009F57A0" w:rsidRPr="00C21EBE" w:rsidRDefault="001B7651" w:rsidP="009F57A0">
            <w:pPr>
              <w:pStyle w:val="FormTitles"/>
              <w:jc w:val="left"/>
            </w:pPr>
            <w:r>
              <w:t>Date of Birth (dd/mm/</w:t>
            </w:r>
            <w:proofErr w:type="spellStart"/>
            <w:r>
              <w:t>yyyy</w:t>
            </w:r>
            <w:proofErr w:type="spellEnd"/>
            <w:r>
              <w:t>):</w:t>
            </w:r>
          </w:p>
        </w:tc>
      </w:tr>
      <w:tr w:rsidR="009F57A0" w14:paraId="5B4A998E" w14:textId="77777777" w:rsidTr="009501BB">
        <w:trPr>
          <w:trHeight w:val="309"/>
        </w:trPr>
        <w:tc>
          <w:tcPr>
            <w:tcW w:w="4872" w:type="dxa"/>
            <w:gridSpan w:val="2"/>
          </w:tcPr>
          <w:p w14:paraId="7C8C5908" w14:textId="77777777" w:rsidR="009F57A0" w:rsidRPr="00500684" w:rsidRDefault="001B7651" w:rsidP="009F57A0">
            <w:pPr>
              <w:pStyle w:val="FormTitles"/>
              <w:jc w:val="left"/>
            </w:pPr>
            <w:r>
              <w:t xml:space="preserve">Provincial Health Number: </w:t>
            </w:r>
          </w:p>
        </w:tc>
        <w:tc>
          <w:tcPr>
            <w:tcW w:w="4704" w:type="dxa"/>
          </w:tcPr>
          <w:p w14:paraId="2F4092C0" w14:textId="77777777" w:rsidR="009F57A0" w:rsidRPr="00500684" w:rsidRDefault="001B7651" w:rsidP="001B7651">
            <w:pPr>
              <w:pStyle w:val="FormTitles"/>
              <w:jc w:val="left"/>
            </w:pPr>
            <w:r>
              <w:t xml:space="preserve">Male </w:t>
            </w:r>
            <w:r>
              <w:sym w:font="Wingdings" w:char="F072"/>
            </w:r>
            <w:r>
              <w:t xml:space="preserve">                     Female </w:t>
            </w:r>
            <w:r>
              <w:sym w:font="Wingdings" w:char="F072"/>
            </w:r>
          </w:p>
        </w:tc>
      </w:tr>
      <w:tr w:rsidR="009501BB" w14:paraId="288F7AB9" w14:textId="77777777" w:rsidTr="009501BB">
        <w:trPr>
          <w:trHeight w:val="278"/>
        </w:trPr>
        <w:tc>
          <w:tcPr>
            <w:tcW w:w="4872" w:type="dxa"/>
            <w:gridSpan w:val="2"/>
            <w:vMerge w:val="restart"/>
          </w:tcPr>
          <w:p w14:paraId="57F1B334" w14:textId="77777777" w:rsidR="009501BB" w:rsidRDefault="009501BB" w:rsidP="001B7651">
            <w:pPr>
              <w:pStyle w:val="FormTitles"/>
              <w:jc w:val="left"/>
            </w:pPr>
            <w:r>
              <w:t>A</w:t>
            </w:r>
            <w:r w:rsidRPr="00500684">
              <w:t>ddress</w:t>
            </w:r>
            <w:r>
              <w:t>: (street, city, postal code)</w:t>
            </w:r>
          </w:p>
          <w:p w14:paraId="6E74AAD4" w14:textId="77777777" w:rsidR="009501BB" w:rsidRDefault="009501BB" w:rsidP="001B7651">
            <w:pPr>
              <w:pStyle w:val="FormTitles"/>
              <w:jc w:val="left"/>
            </w:pPr>
          </w:p>
          <w:p w14:paraId="0CCA7829" w14:textId="77777777" w:rsidR="009501BB" w:rsidRDefault="009501BB" w:rsidP="001B7651">
            <w:pPr>
              <w:pStyle w:val="FormTitles"/>
              <w:jc w:val="left"/>
            </w:pPr>
          </w:p>
          <w:p w14:paraId="4E707B29" w14:textId="77777777" w:rsidR="009501BB" w:rsidRPr="00500684" w:rsidRDefault="009501BB" w:rsidP="001B7651">
            <w:pPr>
              <w:pStyle w:val="FormTitles"/>
              <w:jc w:val="left"/>
            </w:pPr>
          </w:p>
        </w:tc>
        <w:tc>
          <w:tcPr>
            <w:tcW w:w="4704" w:type="dxa"/>
          </w:tcPr>
          <w:p w14:paraId="4C31AB8F" w14:textId="77777777" w:rsidR="009501BB" w:rsidRPr="00500684" w:rsidRDefault="009501BB" w:rsidP="001B7651">
            <w:pPr>
              <w:pStyle w:val="FormTitles"/>
              <w:jc w:val="left"/>
            </w:pPr>
            <w:r w:rsidRPr="00500684">
              <w:t>Phone</w:t>
            </w:r>
            <w:r>
              <w:t xml:space="preserve">:                      </w:t>
            </w:r>
          </w:p>
        </w:tc>
      </w:tr>
      <w:tr w:rsidR="009501BB" w14:paraId="4711637B" w14:textId="77777777" w:rsidTr="009501BB">
        <w:trPr>
          <w:trHeight w:val="340"/>
        </w:trPr>
        <w:tc>
          <w:tcPr>
            <w:tcW w:w="4872" w:type="dxa"/>
            <w:gridSpan w:val="2"/>
            <w:vMerge/>
          </w:tcPr>
          <w:p w14:paraId="2363C2A8" w14:textId="77777777" w:rsidR="009501BB" w:rsidRDefault="009501BB" w:rsidP="001B7651">
            <w:pPr>
              <w:pStyle w:val="FormTitles"/>
              <w:jc w:val="left"/>
            </w:pPr>
          </w:p>
        </w:tc>
        <w:tc>
          <w:tcPr>
            <w:tcW w:w="4704" w:type="dxa"/>
          </w:tcPr>
          <w:p w14:paraId="452F6A64" w14:textId="77777777" w:rsidR="009501BB" w:rsidRPr="00500684" w:rsidRDefault="009501BB" w:rsidP="001B7651">
            <w:pPr>
              <w:pStyle w:val="FormTitles"/>
              <w:jc w:val="left"/>
            </w:pPr>
            <w:r>
              <w:t>mobile:</w:t>
            </w:r>
          </w:p>
        </w:tc>
      </w:tr>
      <w:tr w:rsidR="009501BB" w14:paraId="2BB5AB06" w14:textId="77777777" w:rsidTr="009501BB">
        <w:trPr>
          <w:trHeight w:val="631"/>
        </w:trPr>
        <w:tc>
          <w:tcPr>
            <w:tcW w:w="4872" w:type="dxa"/>
            <w:gridSpan w:val="2"/>
            <w:vMerge/>
          </w:tcPr>
          <w:p w14:paraId="012247C5" w14:textId="77777777" w:rsidR="009501BB" w:rsidRDefault="009501BB" w:rsidP="001B7651">
            <w:pPr>
              <w:pStyle w:val="FormTitles"/>
              <w:jc w:val="left"/>
            </w:pPr>
          </w:p>
        </w:tc>
        <w:tc>
          <w:tcPr>
            <w:tcW w:w="4704" w:type="dxa"/>
          </w:tcPr>
          <w:p w14:paraId="67D9DB0F" w14:textId="7A111A4F" w:rsidR="009501BB" w:rsidRPr="00500684" w:rsidRDefault="009501BB" w:rsidP="00967821">
            <w:pPr>
              <w:pStyle w:val="FormTitles"/>
              <w:jc w:val="left"/>
            </w:pPr>
            <w:r w:rsidRPr="00500684">
              <w:t>E</w:t>
            </w:r>
            <w:r>
              <w:t>-</w:t>
            </w:r>
            <w:r w:rsidRPr="00500684">
              <w:t>mail</w:t>
            </w:r>
            <w:r>
              <w:t>:</w:t>
            </w:r>
          </w:p>
        </w:tc>
      </w:tr>
      <w:tr w:rsidR="00243021" w14:paraId="34E3E5ED" w14:textId="77777777" w:rsidTr="009501BB">
        <w:trPr>
          <w:trHeight w:val="309"/>
        </w:trPr>
        <w:tc>
          <w:tcPr>
            <w:tcW w:w="2435" w:type="dxa"/>
          </w:tcPr>
          <w:p w14:paraId="736EDBCB" w14:textId="77777777" w:rsidR="00243021" w:rsidRPr="00500684" w:rsidRDefault="00243021" w:rsidP="00243021">
            <w:pPr>
              <w:pStyle w:val="FormTitles"/>
              <w:jc w:val="left"/>
            </w:pPr>
            <w:r>
              <w:t xml:space="preserve">Weight:                    kg/lb  </w:t>
            </w:r>
          </w:p>
        </w:tc>
        <w:tc>
          <w:tcPr>
            <w:tcW w:w="2437" w:type="dxa"/>
          </w:tcPr>
          <w:p w14:paraId="7EF2FA0C" w14:textId="77777777" w:rsidR="00243021" w:rsidRPr="00500684" w:rsidRDefault="00243021" w:rsidP="00243021">
            <w:pPr>
              <w:pStyle w:val="FormTitles"/>
              <w:jc w:val="left"/>
            </w:pPr>
            <w:r>
              <w:t>Height:                    cm/in</w:t>
            </w:r>
          </w:p>
        </w:tc>
        <w:tc>
          <w:tcPr>
            <w:tcW w:w="4704" w:type="dxa"/>
          </w:tcPr>
          <w:p w14:paraId="4A6F8F93" w14:textId="77777777" w:rsidR="00243021" w:rsidRPr="00500684" w:rsidRDefault="00243021" w:rsidP="001B7651">
            <w:pPr>
              <w:pStyle w:val="FormTitles"/>
              <w:jc w:val="left"/>
            </w:pPr>
            <w:r>
              <w:t>Family Doctor:</w:t>
            </w:r>
          </w:p>
        </w:tc>
      </w:tr>
    </w:tbl>
    <w:p w14:paraId="25F881AD" w14:textId="77777777" w:rsidR="004F383C" w:rsidRDefault="004F383C"/>
    <w:tbl>
      <w:tblPr>
        <w:tblStyle w:val="TableGrid"/>
        <w:tblW w:w="5000" w:type="pct"/>
        <w:jc w:val="right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ook w:val="01E0" w:firstRow="1" w:lastRow="1" w:firstColumn="1" w:lastColumn="1" w:noHBand="0" w:noVBand="0"/>
      </w:tblPr>
      <w:tblGrid>
        <w:gridCol w:w="4023"/>
        <w:gridCol w:w="1581"/>
        <w:gridCol w:w="3827"/>
        <w:gridCol w:w="1585"/>
      </w:tblGrid>
      <w:tr w:rsidR="001B7651" w14:paraId="3DE4C0AA" w14:textId="77777777" w:rsidTr="00650127">
        <w:trPr>
          <w:jc w:val="right"/>
        </w:trPr>
        <w:tc>
          <w:tcPr>
            <w:tcW w:w="9350" w:type="dxa"/>
            <w:gridSpan w:val="4"/>
            <w:shd w:val="clear" w:color="auto" w:fill="EAF1DD" w:themeFill="accent3" w:themeFillTint="33"/>
            <w:vAlign w:val="center"/>
          </w:tcPr>
          <w:p w14:paraId="499395C0" w14:textId="77777777" w:rsidR="001B7651" w:rsidRPr="00BD041D" w:rsidRDefault="00967821" w:rsidP="00967821">
            <w:pPr>
              <w:pStyle w:val="Heading3"/>
              <w:jc w:val="left"/>
            </w:pPr>
            <w:r>
              <w:t>Medical History</w:t>
            </w:r>
          </w:p>
        </w:tc>
      </w:tr>
      <w:tr w:rsidR="001018AF" w14:paraId="65584D4A" w14:textId="77777777" w:rsidTr="00650127">
        <w:trPr>
          <w:trHeight w:val="80"/>
          <w:jc w:val="right"/>
        </w:trPr>
        <w:tc>
          <w:tcPr>
            <w:tcW w:w="3415" w:type="dxa"/>
          </w:tcPr>
          <w:p w14:paraId="0BC01267" w14:textId="77777777" w:rsidR="001018AF" w:rsidRDefault="00650127" w:rsidP="00650127">
            <w:pPr>
              <w:pStyle w:val="FormTitles"/>
            </w:pPr>
            <w:r>
              <w:t>Are you generally in good health?</w:t>
            </w:r>
          </w:p>
        </w:tc>
        <w:tc>
          <w:tcPr>
            <w:tcW w:w="1342" w:type="dxa"/>
          </w:tcPr>
          <w:p w14:paraId="628EA852" w14:textId="77777777" w:rsidR="001018AF" w:rsidRDefault="001018AF" w:rsidP="001018AF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  <w:tc>
          <w:tcPr>
            <w:tcW w:w="3248" w:type="dxa"/>
            <w:vMerge w:val="restart"/>
          </w:tcPr>
          <w:p w14:paraId="15DC46C1" w14:textId="77777777" w:rsidR="001018AF" w:rsidRPr="00FA4596" w:rsidRDefault="00A27ADF" w:rsidP="001018AF">
            <w:pPr>
              <w:pStyle w:val="FormTitles"/>
            </w:pPr>
            <w:r w:rsidRPr="00FA4596">
              <w:t>Do you currently have any of the following medical conditions</w:t>
            </w:r>
            <w:r w:rsidR="001018AF" w:rsidRPr="00FA4596">
              <w:t>?</w:t>
            </w:r>
          </w:p>
          <w:p w14:paraId="2D9967B5" w14:textId="77777777" w:rsidR="001018AF" w:rsidRPr="00FA4596" w:rsidRDefault="001018AF" w:rsidP="001018AF">
            <w:pPr>
              <w:pStyle w:val="FormTitles"/>
            </w:pPr>
            <w:r w:rsidRPr="00FA4596">
              <w:t>Blood clots/DVT</w:t>
            </w:r>
          </w:p>
          <w:p w14:paraId="712C4725" w14:textId="77777777" w:rsidR="001018AF" w:rsidRPr="00FA4596" w:rsidRDefault="001018AF" w:rsidP="001018AF">
            <w:pPr>
              <w:pStyle w:val="FormTitles"/>
            </w:pPr>
            <w:r w:rsidRPr="00FA4596">
              <w:t>Ear/Hearing Problems</w:t>
            </w:r>
          </w:p>
          <w:p w14:paraId="4AB23FB7" w14:textId="77777777" w:rsidR="001018AF" w:rsidRDefault="001018AF" w:rsidP="001018AF">
            <w:pPr>
              <w:pStyle w:val="FormTitles"/>
            </w:pPr>
            <w:r w:rsidRPr="00FA4596">
              <w:t>Cancer/Chemotherapy</w:t>
            </w:r>
          </w:p>
          <w:p w14:paraId="28815B46" w14:textId="31548394" w:rsidR="00F83888" w:rsidRPr="00FA4596" w:rsidRDefault="00F83888" w:rsidP="001018AF">
            <w:pPr>
              <w:pStyle w:val="FormTitles"/>
            </w:pPr>
            <w:r>
              <w:t>Primary Immunodeficiencies</w:t>
            </w:r>
          </w:p>
          <w:p w14:paraId="33C5B2C1" w14:textId="77777777" w:rsidR="001018AF" w:rsidRPr="00FA4596" w:rsidRDefault="001018AF" w:rsidP="001018AF">
            <w:pPr>
              <w:pStyle w:val="FormTitles"/>
            </w:pPr>
            <w:r w:rsidRPr="00FA4596">
              <w:t>Thymus disorder</w:t>
            </w:r>
          </w:p>
          <w:p w14:paraId="426760AB" w14:textId="77777777" w:rsidR="001018AF" w:rsidRPr="00FA4596" w:rsidRDefault="001018AF" w:rsidP="001018AF">
            <w:pPr>
              <w:pStyle w:val="FormTitles"/>
            </w:pPr>
            <w:r w:rsidRPr="00FA4596">
              <w:t>Cardiovascular Disease</w:t>
            </w:r>
          </w:p>
          <w:p w14:paraId="12F44FB3" w14:textId="77777777" w:rsidR="001018AF" w:rsidRPr="00FA4596" w:rsidRDefault="001018AF" w:rsidP="001018AF">
            <w:pPr>
              <w:pStyle w:val="FormTitles"/>
            </w:pPr>
            <w:r w:rsidRPr="00FA4596">
              <w:t>Diabetes</w:t>
            </w:r>
          </w:p>
          <w:p w14:paraId="41A235C2" w14:textId="77777777" w:rsidR="001018AF" w:rsidRPr="00FA4596" w:rsidRDefault="001018AF" w:rsidP="001018AF">
            <w:pPr>
              <w:pStyle w:val="FormTitles"/>
            </w:pPr>
            <w:r w:rsidRPr="00FA4596">
              <w:t>Lung Disease</w:t>
            </w:r>
          </w:p>
          <w:p w14:paraId="03367D4F" w14:textId="77777777" w:rsidR="00A27ADF" w:rsidRDefault="00A27ADF" w:rsidP="001018AF">
            <w:pPr>
              <w:pStyle w:val="FormTitles"/>
            </w:pPr>
            <w:r w:rsidRPr="00FA4596">
              <w:t>Psoriasis</w:t>
            </w:r>
          </w:p>
          <w:p w14:paraId="06F52201" w14:textId="611803A1" w:rsidR="00F83888" w:rsidRPr="00FA4596" w:rsidRDefault="00F83888" w:rsidP="001018AF">
            <w:pPr>
              <w:pStyle w:val="FormTitles"/>
            </w:pPr>
            <w:r>
              <w:t>Transplant recipient</w:t>
            </w:r>
          </w:p>
        </w:tc>
        <w:tc>
          <w:tcPr>
            <w:tcW w:w="1345" w:type="dxa"/>
            <w:vMerge w:val="restart"/>
          </w:tcPr>
          <w:p w14:paraId="052641A1" w14:textId="77777777" w:rsidR="001018AF" w:rsidRPr="001018AF" w:rsidRDefault="001018AF" w:rsidP="001018AF">
            <w:pPr>
              <w:pStyle w:val="FormTitles"/>
              <w:jc w:val="left"/>
              <w:rPr>
                <w:sz w:val="16"/>
                <w:szCs w:val="16"/>
              </w:rPr>
            </w:pPr>
          </w:p>
          <w:p w14:paraId="27B078FC" w14:textId="77777777" w:rsidR="001018AF" w:rsidRPr="00482330" w:rsidRDefault="001018AF" w:rsidP="001018AF">
            <w:pPr>
              <w:pStyle w:val="FormTitles"/>
              <w:jc w:val="left"/>
              <w:rPr>
                <w:sz w:val="14"/>
                <w:szCs w:val="14"/>
              </w:rPr>
            </w:pPr>
          </w:p>
          <w:p w14:paraId="381E1791" w14:textId="77777777" w:rsidR="001018AF" w:rsidRDefault="001018AF" w:rsidP="001018AF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  <w:p w14:paraId="757ADC1B" w14:textId="77777777" w:rsidR="001018AF" w:rsidRDefault="001018AF" w:rsidP="001018AF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  <w:p w14:paraId="055AEE20" w14:textId="77777777" w:rsidR="001018AF" w:rsidRDefault="001018AF" w:rsidP="001018AF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  <w:p w14:paraId="0C6DEDE9" w14:textId="77777777" w:rsidR="001018AF" w:rsidRDefault="001018AF" w:rsidP="001018AF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  <w:p w14:paraId="704CC488" w14:textId="77777777" w:rsidR="001018AF" w:rsidRDefault="001018AF" w:rsidP="001018AF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  <w:p w14:paraId="4C1C7AC9" w14:textId="77777777" w:rsidR="001018AF" w:rsidRDefault="001018AF" w:rsidP="001018AF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  <w:p w14:paraId="7B9F41B7" w14:textId="77777777" w:rsidR="001018AF" w:rsidRDefault="001018AF" w:rsidP="001018AF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  <w:p w14:paraId="27A8FB60" w14:textId="77777777" w:rsidR="001018AF" w:rsidRDefault="001018AF" w:rsidP="001018AF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  <w:p w14:paraId="5DB0D955" w14:textId="77777777" w:rsidR="001018AF" w:rsidRDefault="00F83888" w:rsidP="004C42BC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  <w:p w14:paraId="23BB5929" w14:textId="648E826B" w:rsidR="00F83888" w:rsidRPr="00A27ADF" w:rsidRDefault="00F83888" w:rsidP="004C42BC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</w:tr>
      <w:tr w:rsidR="001018AF" w14:paraId="610D1019" w14:textId="77777777" w:rsidTr="00650127">
        <w:trPr>
          <w:trHeight w:val="170"/>
          <w:jc w:val="right"/>
        </w:trPr>
        <w:tc>
          <w:tcPr>
            <w:tcW w:w="3415" w:type="dxa"/>
          </w:tcPr>
          <w:p w14:paraId="0799F018" w14:textId="0B3213F2" w:rsidR="001018AF" w:rsidRDefault="00243021" w:rsidP="00B71CAB">
            <w:pPr>
              <w:pStyle w:val="FormTitles"/>
            </w:pPr>
            <w:r>
              <w:t>Do you have a</w:t>
            </w:r>
            <w:r w:rsidR="00A27ADF">
              <w:t xml:space="preserve">n autoimmune disease or </w:t>
            </w:r>
            <w:r w:rsidR="00F83888">
              <w:t>are you taking any immunomodulatory therapies</w:t>
            </w:r>
            <w:r>
              <w:t>?</w:t>
            </w:r>
          </w:p>
        </w:tc>
        <w:tc>
          <w:tcPr>
            <w:tcW w:w="1342" w:type="dxa"/>
          </w:tcPr>
          <w:p w14:paraId="379C84E3" w14:textId="77777777" w:rsidR="001018AF" w:rsidRDefault="00243021" w:rsidP="001018AF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  <w:tc>
          <w:tcPr>
            <w:tcW w:w="3248" w:type="dxa"/>
            <w:vMerge/>
          </w:tcPr>
          <w:p w14:paraId="0AA2CCD6" w14:textId="77777777" w:rsidR="001018AF" w:rsidRDefault="001018AF" w:rsidP="001018AF">
            <w:pPr>
              <w:pStyle w:val="FormTitles"/>
            </w:pPr>
          </w:p>
        </w:tc>
        <w:tc>
          <w:tcPr>
            <w:tcW w:w="1345" w:type="dxa"/>
            <w:vMerge/>
          </w:tcPr>
          <w:p w14:paraId="2298F573" w14:textId="77777777" w:rsidR="001018AF" w:rsidRPr="00482330" w:rsidRDefault="001018AF" w:rsidP="001018AF">
            <w:pPr>
              <w:pStyle w:val="FormTitles"/>
              <w:jc w:val="left"/>
              <w:rPr>
                <w:sz w:val="14"/>
                <w:szCs w:val="14"/>
              </w:rPr>
            </w:pPr>
          </w:p>
        </w:tc>
      </w:tr>
      <w:tr w:rsidR="00243021" w14:paraId="35B9306B" w14:textId="77777777" w:rsidTr="00650127">
        <w:trPr>
          <w:trHeight w:val="75"/>
          <w:jc w:val="right"/>
        </w:trPr>
        <w:tc>
          <w:tcPr>
            <w:tcW w:w="3415" w:type="dxa"/>
          </w:tcPr>
          <w:p w14:paraId="4D2F6852" w14:textId="77777777" w:rsidR="00243021" w:rsidRDefault="00243021" w:rsidP="00650127">
            <w:pPr>
              <w:pStyle w:val="FormTitles"/>
            </w:pPr>
            <w:r>
              <w:t>Does anyone in your household have a lowered immunity?</w:t>
            </w:r>
          </w:p>
        </w:tc>
        <w:tc>
          <w:tcPr>
            <w:tcW w:w="1342" w:type="dxa"/>
          </w:tcPr>
          <w:p w14:paraId="2EC1F871" w14:textId="77777777" w:rsidR="00243021" w:rsidRDefault="00243021" w:rsidP="00243021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  <w:tc>
          <w:tcPr>
            <w:tcW w:w="3248" w:type="dxa"/>
            <w:vMerge/>
          </w:tcPr>
          <w:p w14:paraId="6264DB0B" w14:textId="77777777" w:rsidR="00243021" w:rsidRDefault="00243021" w:rsidP="00243021">
            <w:pPr>
              <w:pStyle w:val="FormTitles"/>
            </w:pPr>
          </w:p>
        </w:tc>
        <w:tc>
          <w:tcPr>
            <w:tcW w:w="1345" w:type="dxa"/>
            <w:vMerge/>
          </w:tcPr>
          <w:p w14:paraId="52342696" w14:textId="77777777" w:rsidR="00243021" w:rsidRPr="00482330" w:rsidRDefault="00243021" w:rsidP="00243021">
            <w:pPr>
              <w:pStyle w:val="FormTitles"/>
              <w:jc w:val="left"/>
              <w:rPr>
                <w:sz w:val="14"/>
                <w:szCs w:val="14"/>
              </w:rPr>
            </w:pPr>
          </w:p>
        </w:tc>
      </w:tr>
      <w:tr w:rsidR="00243021" w14:paraId="24D64C1C" w14:textId="77777777" w:rsidTr="00650127">
        <w:trPr>
          <w:trHeight w:val="75"/>
          <w:jc w:val="right"/>
        </w:trPr>
        <w:tc>
          <w:tcPr>
            <w:tcW w:w="3415" w:type="dxa"/>
          </w:tcPr>
          <w:p w14:paraId="1C83503D" w14:textId="77777777" w:rsidR="00243021" w:rsidRDefault="00243021" w:rsidP="00733475">
            <w:pPr>
              <w:pStyle w:val="FormTitles"/>
            </w:pPr>
            <w:r>
              <w:t xml:space="preserve">Do you have a </w:t>
            </w:r>
            <w:r w:rsidR="00733475">
              <w:t>seizure disorder</w:t>
            </w:r>
            <w:r>
              <w:t>?</w:t>
            </w:r>
          </w:p>
        </w:tc>
        <w:tc>
          <w:tcPr>
            <w:tcW w:w="1342" w:type="dxa"/>
          </w:tcPr>
          <w:p w14:paraId="74AA060E" w14:textId="77777777" w:rsidR="00243021" w:rsidRDefault="00243021" w:rsidP="00243021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  <w:tc>
          <w:tcPr>
            <w:tcW w:w="3248" w:type="dxa"/>
            <w:vMerge/>
          </w:tcPr>
          <w:p w14:paraId="39B73562" w14:textId="77777777" w:rsidR="00243021" w:rsidRDefault="00243021" w:rsidP="00243021">
            <w:pPr>
              <w:pStyle w:val="FormTitles"/>
            </w:pPr>
          </w:p>
        </w:tc>
        <w:tc>
          <w:tcPr>
            <w:tcW w:w="1345" w:type="dxa"/>
            <w:vMerge/>
          </w:tcPr>
          <w:p w14:paraId="4487B277" w14:textId="77777777" w:rsidR="00243021" w:rsidRPr="00482330" w:rsidRDefault="00243021" w:rsidP="00243021">
            <w:pPr>
              <w:pStyle w:val="FormTitles"/>
              <w:jc w:val="left"/>
              <w:rPr>
                <w:sz w:val="14"/>
                <w:szCs w:val="14"/>
              </w:rPr>
            </w:pPr>
          </w:p>
        </w:tc>
      </w:tr>
      <w:tr w:rsidR="00243021" w14:paraId="10566BDC" w14:textId="77777777" w:rsidTr="00650127">
        <w:trPr>
          <w:trHeight w:val="260"/>
          <w:jc w:val="right"/>
        </w:trPr>
        <w:tc>
          <w:tcPr>
            <w:tcW w:w="3415" w:type="dxa"/>
          </w:tcPr>
          <w:p w14:paraId="4C328F95" w14:textId="77777777" w:rsidR="00243021" w:rsidRPr="0084528B" w:rsidRDefault="00243021" w:rsidP="00650127">
            <w:pPr>
              <w:pStyle w:val="FormTitles"/>
            </w:pPr>
            <w:r>
              <w:t>Have you had any recent surgery?</w:t>
            </w:r>
          </w:p>
        </w:tc>
        <w:tc>
          <w:tcPr>
            <w:tcW w:w="1342" w:type="dxa"/>
          </w:tcPr>
          <w:p w14:paraId="4ABB36EC" w14:textId="77777777" w:rsidR="00243021" w:rsidRDefault="00243021" w:rsidP="00243021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  <w:tc>
          <w:tcPr>
            <w:tcW w:w="3248" w:type="dxa"/>
            <w:vMerge/>
          </w:tcPr>
          <w:p w14:paraId="0B36D5E0" w14:textId="77777777" w:rsidR="00243021" w:rsidRDefault="00243021" w:rsidP="00243021">
            <w:pPr>
              <w:pStyle w:val="FormTitles"/>
            </w:pPr>
          </w:p>
        </w:tc>
        <w:tc>
          <w:tcPr>
            <w:tcW w:w="1345" w:type="dxa"/>
            <w:vMerge/>
          </w:tcPr>
          <w:p w14:paraId="51B7B98E" w14:textId="77777777" w:rsidR="00243021" w:rsidRPr="00482330" w:rsidRDefault="00243021" w:rsidP="00243021">
            <w:pPr>
              <w:pStyle w:val="FormTitles"/>
              <w:jc w:val="left"/>
              <w:rPr>
                <w:sz w:val="14"/>
                <w:szCs w:val="14"/>
              </w:rPr>
            </w:pPr>
          </w:p>
        </w:tc>
      </w:tr>
      <w:tr w:rsidR="00243021" w14:paraId="3216C328" w14:textId="77777777" w:rsidTr="00650127">
        <w:trPr>
          <w:trHeight w:val="410"/>
          <w:jc w:val="right"/>
        </w:trPr>
        <w:tc>
          <w:tcPr>
            <w:tcW w:w="3415" w:type="dxa"/>
          </w:tcPr>
          <w:p w14:paraId="5E748048" w14:textId="77777777" w:rsidR="00243021" w:rsidRDefault="00243021" w:rsidP="00650127">
            <w:pPr>
              <w:pStyle w:val="FormTitles"/>
            </w:pPr>
            <w:r>
              <w:t>Do you have any history of mental illness such as depression or anxiety?</w:t>
            </w:r>
          </w:p>
        </w:tc>
        <w:tc>
          <w:tcPr>
            <w:tcW w:w="1342" w:type="dxa"/>
          </w:tcPr>
          <w:p w14:paraId="366A2E30" w14:textId="77777777" w:rsidR="00243021" w:rsidRDefault="00243021" w:rsidP="00243021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  <w:tc>
          <w:tcPr>
            <w:tcW w:w="3248" w:type="dxa"/>
            <w:vMerge/>
          </w:tcPr>
          <w:p w14:paraId="227AADB9" w14:textId="77777777" w:rsidR="00243021" w:rsidRDefault="00243021" w:rsidP="00243021">
            <w:pPr>
              <w:pStyle w:val="FormTitles"/>
            </w:pPr>
          </w:p>
        </w:tc>
        <w:tc>
          <w:tcPr>
            <w:tcW w:w="1345" w:type="dxa"/>
            <w:vMerge/>
          </w:tcPr>
          <w:p w14:paraId="57675438" w14:textId="77777777" w:rsidR="00243021" w:rsidRPr="00482330" w:rsidRDefault="00243021" w:rsidP="00243021">
            <w:pPr>
              <w:pStyle w:val="FormTitles"/>
              <w:jc w:val="left"/>
              <w:rPr>
                <w:sz w:val="14"/>
                <w:szCs w:val="14"/>
              </w:rPr>
            </w:pPr>
          </w:p>
        </w:tc>
      </w:tr>
      <w:tr w:rsidR="00A145C3" w14:paraId="0B2BA44E" w14:textId="77777777" w:rsidTr="00B71CAB">
        <w:trPr>
          <w:trHeight w:val="602"/>
          <w:jc w:val="right"/>
        </w:trPr>
        <w:tc>
          <w:tcPr>
            <w:tcW w:w="3415" w:type="dxa"/>
          </w:tcPr>
          <w:p w14:paraId="2E49B511" w14:textId="77777777" w:rsidR="00A145C3" w:rsidRDefault="00733475" w:rsidP="00650127">
            <w:pPr>
              <w:pStyle w:val="FormTitles"/>
            </w:pPr>
            <w:r>
              <w:t>Have you had a recent cardiopulmonary or cerebrovascular event?</w:t>
            </w:r>
          </w:p>
        </w:tc>
        <w:tc>
          <w:tcPr>
            <w:tcW w:w="1342" w:type="dxa"/>
          </w:tcPr>
          <w:p w14:paraId="5CB4175A" w14:textId="77777777" w:rsidR="00A145C3" w:rsidRDefault="00733475" w:rsidP="00243021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  <w:tc>
          <w:tcPr>
            <w:tcW w:w="3248" w:type="dxa"/>
            <w:vMerge/>
          </w:tcPr>
          <w:p w14:paraId="03F0D128" w14:textId="77777777" w:rsidR="00A145C3" w:rsidRDefault="00A145C3" w:rsidP="00243021">
            <w:pPr>
              <w:pStyle w:val="FormTitles"/>
            </w:pPr>
          </w:p>
        </w:tc>
        <w:tc>
          <w:tcPr>
            <w:tcW w:w="1345" w:type="dxa"/>
            <w:vMerge/>
          </w:tcPr>
          <w:p w14:paraId="4894AFDE" w14:textId="77777777" w:rsidR="00A145C3" w:rsidRPr="00482330" w:rsidRDefault="00A145C3" w:rsidP="00243021">
            <w:pPr>
              <w:pStyle w:val="FormTitles"/>
              <w:jc w:val="left"/>
              <w:rPr>
                <w:sz w:val="14"/>
                <w:szCs w:val="14"/>
              </w:rPr>
            </w:pPr>
          </w:p>
        </w:tc>
      </w:tr>
    </w:tbl>
    <w:p w14:paraId="244AF0D8" w14:textId="77777777" w:rsidR="00A145C3" w:rsidRDefault="00A145C3"/>
    <w:tbl>
      <w:tblPr>
        <w:tblStyle w:val="TableGrid"/>
        <w:tblW w:w="5000" w:type="pct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ook w:val="01E0" w:firstRow="1" w:lastRow="1" w:firstColumn="1" w:lastColumn="1" w:noHBand="0" w:noVBand="0"/>
      </w:tblPr>
      <w:tblGrid>
        <w:gridCol w:w="5605"/>
        <w:gridCol w:w="5411"/>
      </w:tblGrid>
      <w:tr w:rsidR="00A145C3" w:rsidRPr="00BD041D" w14:paraId="1241375C" w14:textId="77777777" w:rsidTr="002E6864">
        <w:tc>
          <w:tcPr>
            <w:tcW w:w="9350" w:type="dxa"/>
            <w:gridSpan w:val="2"/>
            <w:shd w:val="clear" w:color="auto" w:fill="EAF1DD" w:themeFill="accent3" w:themeFillTint="33"/>
            <w:vAlign w:val="center"/>
          </w:tcPr>
          <w:p w14:paraId="6A066442" w14:textId="77777777" w:rsidR="00A145C3" w:rsidRPr="00BD041D" w:rsidRDefault="00A145C3" w:rsidP="002E6864">
            <w:pPr>
              <w:pStyle w:val="Heading3"/>
              <w:jc w:val="left"/>
            </w:pPr>
            <w:r>
              <w:t>Medications and Allergies</w:t>
            </w:r>
          </w:p>
        </w:tc>
      </w:tr>
      <w:tr w:rsidR="00A145C3" w14:paraId="76F9D26A" w14:textId="77777777" w:rsidTr="002E6864">
        <w:trPr>
          <w:trHeight w:val="308"/>
        </w:trPr>
        <w:tc>
          <w:tcPr>
            <w:tcW w:w="4757" w:type="dxa"/>
          </w:tcPr>
          <w:p w14:paraId="6AF56FCE" w14:textId="77777777" w:rsidR="00A145C3" w:rsidRDefault="00A145C3" w:rsidP="00A145C3">
            <w:pPr>
              <w:pStyle w:val="FormTitles"/>
              <w:jc w:val="left"/>
            </w:pPr>
            <w:r>
              <w:t>Please list all current medications (prescription and over the counter)</w:t>
            </w:r>
            <w:r w:rsidR="00733475">
              <w:t>:</w:t>
            </w:r>
          </w:p>
        </w:tc>
        <w:tc>
          <w:tcPr>
            <w:tcW w:w="4593" w:type="dxa"/>
          </w:tcPr>
          <w:p w14:paraId="64CF1231" w14:textId="77777777" w:rsidR="00A145C3" w:rsidRDefault="003C5F33" w:rsidP="002E6864">
            <w:pPr>
              <w:pStyle w:val="FormTitles"/>
            </w:pPr>
            <w:r>
              <w:t>Ple</w:t>
            </w:r>
            <w:r w:rsidR="00254261">
              <w:t>ase list any allergies (foods</w:t>
            </w:r>
            <w:r w:rsidR="009A1EDA">
              <w:t xml:space="preserve"> [e.g. eggs]</w:t>
            </w:r>
            <w:r w:rsidR="00254261">
              <w:t xml:space="preserve">, </w:t>
            </w:r>
            <w:r>
              <w:t>medication</w:t>
            </w:r>
            <w:r w:rsidR="00254261">
              <w:t xml:space="preserve"> or environment</w:t>
            </w:r>
            <w:r>
              <w:t>):</w:t>
            </w:r>
          </w:p>
        </w:tc>
      </w:tr>
      <w:tr w:rsidR="00A145C3" w14:paraId="06770330" w14:textId="77777777" w:rsidTr="002E6864">
        <w:trPr>
          <w:trHeight w:val="309"/>
        </w:trPr>
        <w:tc>
          <w:tcPr>
            <w:tcW w:w="4757" w:type="dxa"/>
          </w:tcPr>
          <w:p w14:paraId="690A2CEF" w14:textId="77777777" w:rsidR="00A145C3" w:rsidRDefault="00A145C3" w:rsidP="00A145C3">
            <w:pPr>
              <w:pStyle w:val="FormTitles"/>
              <w:jc w:val="left"/>
            </w:pPr>
            <w:r>
              <w:t>1.</w:t>
            </w:r>
          </w:p>
        </w:tc>
        <w:tc>
          <w:tcPr>
            <w:tcW w:w="4593" w:type="dxa"/>
          </w:tcPr>
          <w:p w14:paraId="466AB38D" w14:textId="77777777" w:rsidR="00A145C3" w:rsidRDefault="003C5F33" w:rsidP="003C5F33">
            <w:pPr>
              <w:pStyle w:val="FormTitles"/>
              <w:jc w:val="left"/>
            </w:pPr>
            <w:r>
              <w:t>1.</w:t>
            </w:r>
          </w:p>
        </w:tc>
      </w:tr>
      <w:tr w:rsidR="00A145C3" w14:paraId="14C578F5" w14:textId="77777777" w:rsidTr="002E6864">
        <w:tc>
          <w:tcPr>
            <w:tcW w:w="4757" w:type="dxa"/>
          </w:tcPr>
          <w:p w14:paraId="1EC20F8C" w14:textId="77777777" w:rsidR="00A145C3" w:rsidRDefault="00A145C3" w:rsidP="00A145C3">
            <w:pPr>
              <w:pStyle w:val="FormTitles"/>
              <w:jc w:val="left"/>
            </w:pPr>
            <w:r>
              <w:t>2.</w:t>
            </w:r>
          </w:p>
        </w:tc>
        <w:tc>
          <w:tcPr>
            <w:tcW w:w="4593" w:type="dxa"/>
          </w:tcPr>
          <w:p w14:paraId="15DB2FCD" w14:textId="77777777" w:rsidR="00A145C3" w:rsidRDefault="003C5F33" w:rsidP="003C5F33">
            <w:pPr>
              <w:pStyle w:val="FormTitles"/>
              <w:jc w:val="left"/>
            </w:pPr>
            <w:r>
              <w:t>2.</w:t>
            </w:r>
          </w:p>
        </w:tc>
      </w:tr>
      <w:tr w:rsidR="00A145C3" w14:paraId="07A67E34" w14:textId="77777777" w:rsidTr="002E6864">
        <w:tc>
          <w:tcPr>
            <w:tcW w:w="4757" w:type="dxa"/>
          </w:tcPr>
          <w:p w14:paraId="76BE0C4B" w14:textId="77777777" w:rsidR="00A145C3" w:rsidRDefault="00A145C3" w:rsidP="00A145C3">
            <w:pPr>
              <w:pStyle w:val="FormTitles"/>
              <w:jc w:val="left"/>
            </w:pPr>
            <w:r>
              <w:t>3.</w:t>
            </w:r>
          </w:p>
        </w:tc>
        <w:tc>
          <w:tcPr>
            <w:tcW w:w="4593" w:type="dxa"/>
          </w:tcPr>
          <w:p w14:paraId="73EA8969" w14:textId="77777777" w:rsidR="00A145C3" w:rsidRDefault="003C5F33" w:rsidP="003C5F33">
            <w:pPr>
              <w:pStyle w:val="FormTitles"/>
              <w:jc w:val="left"/>
            </w:pPr>
            <w:r>
              <w:t>3.</w:t>
            </w:r>
          </w:p>
        </w:tc>
      </w:tr>
      <w:tr w:rsidR="00A145C3" w:rsidRPr="0084528B" w14:paraId="3D978BB7" w14:textId="77777777" w:rsidTr="00A145C3">
        <w:trPr>
          <w:trHeight w:val="75"/>
        </w:trPr>
        <w:tc>
          <w:tcPr>
            <w:tcW w:w="4757" w:type="dxa"/>
          </w:tcPr>
          <w:p w14:paraId="19444A83" w14:textId="77777777" w:rsidR="00A145C3" w:rsidRPr="0084528B" w:rsidRDefault="00A145C3" w:rsidP="00A145C3">
            <w:pPr>
              <w:pStyle w:val="FormTitles"/>
              <w:jc w:val="left"/>
            </w:pPr>
            <w:r>
              <w:t>4.</w:t>
            </w:r>
          </w:p>
        </w:tc>
        <w:tc>
          <w:tcPr>
            <w:tcW w:w="4593" w:type="dxa"/>
          </w:tcPr>
          <w:p w14:paraId="6BEB5137" w14:textId="77777777" w:rsidR="00A145C3" w:rsidRPr="0084528B" w:rsidRDefault="003C5F33" w:rsidP="002E6864">
            <w:pPr>
              <w:pStyle w:val="FormTitles"/>
            </w:pPr>
            <w:r>
              <w:t>Please list any other medical conditions:</w:t>
            </w:r>
          </w:p>
        </w:tc>
      </w:tr>
      <w:tr w:rsidR="00A145C3" w14:paraId="58B02065" w14:textId="77777777" w:rsidTr="00A145C3">
        <w:trPr>
          <w:trHeight w:val="98"/>
        </w:trPr>
        <w:tc>
          <w:tcPr>
            <w:tcW w:w="4757" w:type="dxa"/>
          </w:tcPr>
          <w:p w14:paraId="79D7B222" w14:textId="77777777" w:rsidR="00A145C3" w:rsidRDefault="00A145C3" w:rsidP="00A145C3">
            <w:pPr>
              <w:pStyle w:val="FormTitles"/>
              <w:jc w:val="left"/>
            </w:pPr>
            <w:r>
              <w:t>5.</w:t>
            </w:r>
          </w:p>
        </w:tc>
        <w:tc>
          <w:tcPr>
            <w:tcW w:w="4593" w:type="dxa"/>
          </w:tcPr>
          <w:p w14:paraId="62D9CD91" w14:textId="77777777" w:rsidR="00A145C3" w:rsidRDefault="003C5F33" w:rsidP="003C5F33">
            <w:pPr>
              <w:pStyle w:val="FormTitles"/>
              <w:jc w:val="left"/>
            </w:pPr>
            <w:r>
              <w:t>1.</w:t>
            </w:r>
          </w:p>
        </w:tc>
      </w:tr>
      <w:tr w:rsidR="00A145C3" w14:paraId="2F17925A" w14:textId="77777777" w:rsidTr="002E6864">
        <w:tc>
          <w:tcPr>
            <w:tcW w:w="4757" w:type="dxa"/>
          </w:tcPr>
          <w:p w14:paraId="77D7B208" w14:textId="77777777" w:rsidR="00A145C3" w:rsidRDefault="00A145C3" w:rsidP="00A145C3">
            <w:pPr>
              <w:pStyle w:val="FormTitles"/>
              <w:jc w:val="left"/>
            </w:pPr>
            <w:r>
              <w:t>6.</w:t>
            </w:r>
          </w:p>
        </w:tc>
        <w:tc>
          <w:tcPr>
            <w:tcW w:w="4593" w:type="dxa"/>
          </w:tcPr>
          <w:p w14:paraId="28D5D9F7" w14:textId="77777777" w:rsidR="00A145C3" w:rsidRDefault="003C5F33" w:rsidP="003C5F33">
            <w:pPr>
              <w:pStyle w:val="FormTitles"/>
              <w:jc w:val="left"/>
            </w:pPr>
            <w:r>
              <w:t>2.</w:t>
            </w:r>
          </w:p>
        </w:tc>
      </w:tr>
      <w:tr w:rsidR="00A145C3" w14:paraId="414D1143" w14:textId="77777777" w:rsidTr="00A145C3">
        <w:trPr>
          <w:trHeight w:val="75"/>
        </w:trPr>
        <w:tc>
          <w:tcPr>
            <w:tcW w:w="4757" w:type="dxa"/>
          </w:tcPr>
          <w:p w14:paraId="36565452" w14:textId="77777777" w:rsidR="00A145C3" w:rsidRDefault="00A145C3" w:rsidP="00A145C3">
            <w:pPr>
              <w:pStyle w:val="FormTitles"/>
              <w:jc w:val="left"/>
            </w:pPr>
            <w:r>
              <w:t>7.</w:t>
            </w:r>
          </w:p>
        </w:tc>
        <w:tc>
          <w:tcPr>
            <w:tcW w:w="4593" w:type="dxa"/>
          </w:tcPr>
          <w:p w14:paraId="28EDAE86" w14:textId="77777777" w:rsidR="00A145C3" w:rsidRDefault="003C5F33" w:rsidP="003C5F33">
            <w:pPr>
              <w:pStyle w:val="FormTitles"/>
              <w:jc w:val="left"/>
            </w:pPr>
            <w:r>
              <w:t>3.</w:t>
            </w:r>
          </w:p>
        </w:tc>
      </w:tr>
    </w:tbl>
    <w:p w14:paraId="449C153A" w14:textId="77777777" w:rsidR="00A145C3" w:rsidRDefault="00A145C3"/>
    <w:tbl>
      <w:tblPr>
        <w:tblStyle w:val="TableGrid"/>
        <w:tblW w:w="5000" w:type="pct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ook w:val="01E0" w:firstRow="1" w:lastRow="1" w:firstColumn="1" w:lastColumn="1" w:noHBand="0" w:noVBand="0"/>
      </w:tblPr>
      <w:tblGrid>
        <w:gridCol w:w="4023"/>
        <w:gridCol w:w="1581"/>
        <w:gridCol w:w="3827"/>
        <w:gridCol w:w="1585"/>
      </w:tblGrid>
      <w:tr w:rsidR="00A145C3" w:rsidRPr="00BD041D" w14:paraId="67395616" w14:textId="77777777" w:rsidTr="002E6864">
        <w:tc>
          <w:tcPr>
            <w:tcW w:w="9350" w:type="dxa"/>
            <w:gridSpan w:val="4"/>
            <w:shd w:val="clear" w:color="auto" w:fill="EAF1DD" w:themeFill="accent3" w:themeFillTint="33"/>
            <w:vAlign w:val="center"/>
          </w:tcPr>
          <w:p w14:paraId="32E71C66" w14:textId="77777777" w:rsidR="00A145C3" w:rsidRPr="00BD041D" w:rsidRDefault="00A145C3" w:rsidP="002E6864">
            <w:pPr>
              <w:pStyle w:val="Heading3"/>
              <w:jc w:val="left"/>
            </w:pPr>
            <w:r>
              <w:t>Special Populations</w:t>
            </w:r>
          </w:p>
        </w:tc>
      </w:tr>
      <w:tr w:rsidR="00A145C3" w14:paraId="6E594206" w14:textId="77777777" w:rsidTr="002E6864">
        <w:trPr>
          <w:trHeight w:val="308"/>
        </w:trPr>
        <w:tc>
          <w:tcPr>
            <w:tcW w:w="3415" w:type="dxa"/>
          </w:tcPr>
          <w:p w14:paraId="1DA86C73" w14:textId="77777777" w:rsidR="00A145C3" w:rsidRDefault="00A145C3" w:rsidP="00650127">
            <w:pPr>
              <w:pStyle w:val="FormTitles"/>
            </w:pPr>
            <w:r>
              <w:t>Are you an athlete?</w:t>
            </w:r>
          </w:p>
        </w:tc>
        <w:tc>
          <w:tcPr>
            <w:tcW w:w="1342" w:type="dxa"/>
          </w:tcPr>
          <w:p w14:paraId="6155452D" w14:textId="77777777" w:rsidR="00A145C3" w:rsidRDefault="00A145C3" w:rsidP="002E6864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  <w:tc>
          <w:tcPr>
            <w:tcW w:w="3248" w:type="dxa"/>
          </w:tcPr>
          <w:p w14:paraId="1F4BC18A" w14:textId="77777777" w:rsidR="00A145C3" w:rsidRDefault="00A145C3" w:rsidP="002E6864">
            <w:pPr>
              <w:pStyle w:val="FormTitles"/>
            </w:pPr>
            <w:r>
              <w:t>Do you intend to do disaster/ relief/mission/aid work?</w:t>
            </w:r>
          </w:p>
        </w:tc>
        <w:tc>
          <w:tcPr>
            <w:tcW w:w="1345" w:type="dxa"/>
          </w:tcPr>
          <w:p w14:paraId="384C9E14" w14:textId="77777777" w:rsidR="00A145C3" w:rsidRDefault="00A145C3" w:rsidP="002E6864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</w:tr>
      <w:tr w:rsidR="00A145C3" w14:paraId="48D42072" w14:textId="77777777" w:rsidTr="002E6864">
        <w:trPr>
          <w:trHeight w:val="309"/>
        </w:trPr>
        <w:tc>
          <w:tcPr>
            <w:tcW w:w="3415" w:type="dxa"/>
          </w:tcPr>
          <w:p w14:paraId="7146DB6F" w14:textId="77777777" w:rsidR="00A145C3" w:rsidRDefault="00A145C3" w:rsidP="00650127">
            <w:pPr>
              <w:pStyle w:val="FormTitles"/>
            </w:pPr>
            <w:r>
              <w:t>Are you travelling for business?</w:t>
            </w:r>
          </w:p>
        </w:tc>
        <w:tc>
          <w:tcPr>
            <w:tcW w:w="1342" w:type="dxa"/>
          </w:tcPr>
          <w:p w14:paraId="465D29E2" w14:textId="77777777" w:rsidR="00A145C3" w:rsidRDefault="00A145C3" w:rsidP="002E6864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  <w:tc>
          <w:tcPr>
            <w:tcW w:w="3248" w:type="dxa"/>
          </w:tcPr>
          <w:p w14:paraId="7F1CA6FA" w14:textId="77777777" w:rsidR="00A145C3" w:rsidRDefault="00A145C3" w:rsidP="002E6864">
            <w:pPr>
              <w:pStyle w:val="FormTitles"/>
            </w:pPr>
            <w:r>
              <w:t>Are you a student or teacher?</w:t>
            </w:r>
          </w:p>
        </w:tc>
        <w:tc>
          <w:tcPr>
            <w:tcW w:w="1345" w:type="dxa"/>
          </w:tcPr>
          <w:p w14:paraId="093EC9E6" w14:textId="77777777" w:rsidR="00A145C3" w:rsidRDefault="00A145C3" w:rsidP="002E6864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</w:tr>
      <w:tr w:rsidR="00A145C3" w14:paraId="776BEFDE" w14:textId="77777777" w:rsidTr="002E6864">
        <w:tc>
          <w:tcPr>
            <w:tcW w:w="3415" w:type="dxa"/>
          </w:tcPr>
          <w:p w14:paraId="0CED8F7B" w14:textId="77777777" w:rsidR="00A145C3" w:rsidRPr="0015537B" w:rsidRDefault="00A145C3" w:rsidP="00650127">
            <w:pPr>
              <w:pStyle w:val="FormTitles"/>
            </w:pPr>
            <w:r>
              <w:rPr>
                <w:b/>
              </w:rPr>
              <w:t xml:space="preserve">Women Only: </w:t>
            </w:r>
            <w:r>
              <w:t>Are you pregnant, planning a pregnancy or breastfeeding?</w:t>
            </w:r>
          </w:p>
        </w:tc>
        <w:tc>
          <w:tcPr>
            <w:tcW w:w="1342" w:type="dxa"/>
          </w:tcPr>
          <w:p w14:paraId="10A621E6" w14:textId="77777777" w:rsidR="00A145C3" w:rsidRDefault="00A145C3" w:rsidP="002E6864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  <w:tc>
          <w:tcPr>
            <w:tcW w:w="3248" w:type="dxa"/>
          </w:tcPr>
          <w:p w14:paraId="506F4195" w14:textId="77777777" w:rsidR="00A145C3" w:rsidRDefault="00A145C3" w:rsidP="002E6864">
            <w:pPr>
              <w:pStyle w:val="FormTitles"/>
            </w:pPr>
            <w:r>
              <w:t>Are you travelling with young children?</w:t>
            </w:r>
          </w:p>
        </w:tc>
        <w:tc>
          <w:tcPr>
            <w:tcW w:w="1345" w:type="dxa"/>
          </w:tcPr>
          <w:p w14:paraId="5733C07A" w14:textId="77777777" w:rsidR="00A145C3" w:rsidRDefault="00A145C3" w:rsidP="002E6864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</w:tr>
      <w:tr w:rsidR="00A145C3" w14:paraId="0F090D58" w14:textId="77777777" w:rsidTr="002E6864">
        <w:tc>
          <w:tcPr>
            <w:tcW w:w="3415" w:type="dxa"/>
          </w:tcPr>
          <w:p w14:paraId="02DE18E7" w14:textId="77777777" w:rsidR="00A145C3" w:rsidRDefault="00A145C3" w:rsidP="00650127">
            <w:pPr>
              <w:pStyle w:val="FormTitles"/>
            </w:pPr>
            <w:r>
              <w:t>Are you visiting friends or family?</w:t>
            </w:r>
          </w:p>
        </w:tc>
        <w:tc>
          <w:tcPr>
            <w:tcW w:w="1342" w:type="dxa"/>
          </w:tcPr>
          <w:p w14:paraId="1D6E1622" w14:textId="77777777" w:rsidR="00A145C3" w:rsidRDefault="00A145C3" w:rsidP="002E6864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  <w:tc>
          <w:tcPr>
            <w:tcW w:w="3248" w:type="dxa"/>
          </w:tcPr>
          <w:p w14:paraId="2353E362" w14:textId="77777777" w:rsidR="00A145C3" w:rsidRDefault="00A145C3" w:rsidP="002E6864">
            <w:pPr>
              <w:pStyle w:val="FormTitles"/>
            </w:pPr>
            <w:r>
              <w:t>Are you travelling for &gt;1 month?</w:t>
            </w:r>
          </w:p>
        </w:tc>
        <w:tc>
          <w:tcPr>
            <w:tcW w:w="1345" w:type="dxa"/>
          </w:tcPr>
          <w:p w14:paraId="6446E697" w14:textId="77777777" w:rsidR="00A145C3" w:rsidRDefault="00A145C3" w:rsidP="002E6864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</w:tr>
    </w:tbl>
    <w:p w14:paraId="69519E51" w14:textId="77777777" w:rsidR="0030431B" w:rsidRDefault="0030431B"/>
    <w:tbl>
      <w:tblPr>
        <w:tblStyle w:val="TableGrid"/>
        <w:tblW w:w="5000" w:type="pct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ook w:val="01E0" w:firstRow="1" w:lastRow="1" w:firstColumn="1" w:lastColumn="1" w:noHBand="0" w:noVBand="0"/>
      </w:tblPr>
      <w:tblGrid>
        <w:gridCol w:w="4023"/>
        <w:gridCol w:w="1581"/>
        <w:gridCol w:w="3827"/>
        <w:gridCol w:w="1585"/>
      </w:tblGrid>
      <w:tr w:rsidR="0030431B" w:rsidRPr="00BD041D" w14:paraId="7F56E3A5" w14:textId="77777777" w:rsidTr="005E51B0">
        <w:tc>
          <w:tcPr>
            <w:tcW w:w="9350" w:type="dxa"/>
            <w:gridSpan w:val="4"/>
            <w:shd w:val="clear" w:color="auto" w:fill="EAF1DD" w:themeFill="accent3" w:themeFillTint="33"/>
            <w:vAlign w:val="center"/>
          </w:tcPr>
          <w:p w14:paraId="7B336FD9" w14:textId="77777777" w:rsidR="0030431B" w:rsidRPr="00BD041D" w:rsidRDefault="0030431B" w:rsidP="005E51B0">
            <w:pPr>
              <w:pStyle w:val="Heading3"/>
              <w:jc w:val="left"/>
            </w:pPr>
            <w:r>
              <w:lastRenderedPageBreak/>
              <w:t>Special Itineraries</w:t>
            </w:r>
          </w:p>
        </w:tc>
      </w:tr>
      <w:tr w:rsidR="001018AF" w14:paraId="0CFF12C8" w14:textId="77777777" w:rsidTr="007747C6">
        <w:trPr>
          <w:trHeight w:val="360"/>
        </w:trPr>
        <w:tc>
          <w:tcPr>
            <w:tcW w:w="3415" w:type="dxa"/>
          </w:tcPr>
          <w:p w14:paraId="43682F0C" w14:textId="77777777" w:rsidR="001018AF" w:rsidRDefault="0086126A" w:rsidP="00650127">
            <w:pPr>
              <w:pStyle w:val="FormTitles"/>
            </w:pPr>
            <w:r>
              <w:t>Cruise ship travel</w:t>
            </w:r>
          </w:p>
        </w:tc>
        <w:tc>
          <w:tcPr>
            <w:tcW w:w="1342" w:type="dxa"/>
          </w:tcPr>
          <w:p w14:paraId="0EE1ADD0" w14:textId="77777777" w:rsidR="001018AF" w:rsidRDefault="0030431B" w:rsidP="001018AF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  <w:tc>
          <w:tcPr>
            <w:tcW w:w="3248" w:type="dxa"/>
          </w:tcPr>
          <w:p w14:paraId="02D5BEDC" w14:textId="77777777" w:rsidR="001018AF" w:rsidRDefault="0086126A" w:rsidP="001018AF">
            <w:pPr>
              <w:pStyle w:val="FormTitles"/>
            </w:pPr>
            <w:r>
              <w:t>Diving</w:t>
            </w:r>
          </w:p>
        </w:tc>
        <w:tc>
          <w:tcPr>
            <w:tcW w:w="1345" w:type="dxa"/>
          </w:tcPr>
          <w:p w14:paraId="5D07BD89" w14:textId="77777777" w:rsidR="001018AF" w:rsidRDefault="0030431B" w:rsidP="001018AF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</w:tr>
      <w:tr w:rsidR="001018AF" w14:paraId="49B81A83" w14:textId="77777777" w:rsidTr="007747C6">
        <w:trPr>
          <w:trHeight w:val="360"/>
        </w:trPr>
        <w:tc>
          <w:tcPr>
            <w:tcW w:w="3415" w:type="dxa"/>
          </w:tcPr>
          <w:p w14:paraId="30803D40" w14:textId="77777777" w:rsidR="001018AF" w:rsidRDefault="0086126A" w:rsidP="00650127">
            <w:pPr>
              <w:pStyle w:val="FormTitles"/>
            </w:pPr>
            <w:r>
              <w:t>Wilderness or Remote region</w:t>
            </w:r>
          </w:p>
        </w:tc>
        <w:tc>
          <w:tcPr>
            <w:tcW w:w="1342" w:type="dxa"/>
          </w:tcPr>
          <w:p w14:paraId="42BA9BBD" w14:textId="77777777" w:rsidR="001018AF" w:rsidRDefault="0030431B" w:rsidP="001018AF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  <w:tc>
          <w:tcPr>
            <w:tcW w:w="3248" w:type="dxa"/>
          </w:tcPr>
          <w:p w14:paraId="0BF57330" w14:textId="77777777" w:rsidR="001018AF" w:rsidRDefault="0086126A" w:rsidP="001018AF">
            <w:pPr>
              <w:pStyle w:val="FormTitles"/>
            </w:pPr>
            <w:r>
              <w:t>Jungle excursion</w:t>
            </w:r>
          </w:p>
        </w:tc>
        <w:tc>
          <w:tcPr>
            <w:tcW w:w="1345" w:type="dxa"/>
          </w:tcPr>
          <w:p w14:paraId="62509D86" w14:textId="77777777" w:rsidR="001018AF" w:rsidRDefault="0030431B" w:rsidP="001018AF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</w:tr>
      <w:tr w:rsidR="001018AF" w14:paraId="4A66B450" w14:textId="77777777" w:rsidTr="007747C6">
        <w:trPr>
          <w:trHeight w:val="360"/>
        </w:trPr>
        <w:tc>
          <w:tcPr>
            <w:tcW w:w="3415" w:type="dxa"/>
          </w:tcPr>
          <w:p w14:paraId="36DDDE98" w14:textId="77777777" w:rsidR="001018AF" w:rsidRDefault="0086126A" w:rsidP="00650127">
            <w:pPr>
              <w:pStyle w:val="FormTitles"/>
            </w:pPr>
            <w:r>
              <w:t>High altitude</w:t>
            </w:r>
          </w:p>
        </w:tc>
        <w:tc>
          <w:tcPr>
            <w:tcW w:w="1342" w:type="dxa"/>
          </w:tcPr>
          <w:p w14:paraId="78B1403C" w14:textId="77777777" w:rsidR="001018AF" w:rsidRDefault="0030431B" w:rsidP="001018AF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  <w:tc>
          <w:tcPr>
            <w:tcW w:w="3248" w:type="dxa"/>
          </w:tcPr>
          <w:p w14:paraId="42FA47E4" w14:textId="77777777" w:rsidR="001018AF" w:rsidRDefault="0086126A" w:rsidP="001018AF">
            <w:pPr>
              <w:pStyle w:val="FormTitles"/>
            </w:pPr>
            <w:r>
              <w:t>Exposure to extreme heat or cold</w:t>
            </w:r>
          </w:p>
        </w:tc>
        <w:tc>
          <w:tcPr>
            <w:tcW w:w="1345" w:type="dxa"/>
          </w:tcPr>
          <w:p w14:paraId="16A4C6AE" w14:textId="77777777" w:rsidR="001018AF" w:rsidRDefault="0030431B" w:rsidP="001018AF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</w:tr>
      <w:tr w:rsidR="001018AF" w14:paraId="40C32D69" w14:textId="77777777" w:rsidTr="007747C6">
        <w:trPr>
          <w:trHeight w:val="360"/>
        </w:trPr>
        <w:tc>
          <w:tcPr>
            <w:tcW w:w="3415" w:type="dxa"/>
          </w:tcPr>
          <w:p w14:paraId="61203641" w14:textId="3B4F12E3" w:rsidR="001018AF" w:rsidRDefault="0086126A" w:rsidP="00702AF6">
            <w:pPr>
              <w:pStyle w:val="FormTitles"/>
              <w:jc w:val="left"/>
            </w:pPr>
            <w:r>
              <w:t>Adventure travel</w:t>
            </w:r>
            <w:r w:rsidR="00702AF6">
              <w:t xml:space="preserve"> (</w:t>
            </w:r>
            <w:r w:rsidR="007A0602">
              <w:t>trekking, backpacking</w:t>
            </w:r>
            <w:r w:rsidR="00390E1C">
              <w:t>)</w:t>
            </w:r>
          </w:p>
        </w:tc>
        <w:tc>
          <w:tcPr>
            <w:tcW w:w="1342" w:type="dxa"/>
          </w:tcPr>
          <w:p w14:paraId="2BCE499C" w14:textId="77777777" w:rsidR="001018AF" w:rsidRDefault="0086126A" w:rsidP="001018AF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  <w:tc>
          <w:tcPr>
            <w:tcW w:w="3248" w:type="dxa"/>
          </w:tcPr>
          <w:p w14:paraId="23EAB207" w14:textId="77777777" w:rsidR="001018AF" w:rsidRDefault="0086126A" w:rsidP="001018AF">
            <w:pPr>
              <w:pStyle w:val="FormTitles"/>
            </w:pPr>
            <w:r>
              <w:t>Safari</w:t>
            </w:r>
          </w:p>
        </w:tc>
        <w:tc>
          <w:tcPr>
            <w:tcW w:w="1345" w:type="dxa"/>
          </w:tcPr>
          <w:p w14:paraId="7DBC6D89" w14:textId="77777777" w:rsidR="001018AF" w:rsidRDefault="0086126A" w:rsidP="001018AF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</w:tr>
    </w:tbl>
    <w:p w14:paraId="1AB1ECBD" w14:textId="77777777" w:rsidR="00A145C3" w:rsidRDefault="00A145C3"/>
    <w:tbl>
      <w:tblPr>
        <w:tblStyle w:val="TableGrid"/>
        <w:tblW w:w="5001" w:type="pct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ook w:val="01E0" w:firstRow="1" w:lastRow="1" w:firstColumn="1" w:lastColumn="1" w:noHBand="0" w:noVBand="0"/>
      </w:tblPr>
      <w:tblGrid>
        <w:gridCol w:w="2777"/>
        <w:gridCol w:w="82"/>
        <w:gridCol w:w="2634"/>
        <w:gridCol w:w="95"/>
        <w:gridCol w:w="2759"/>
        <w:gridCol w:w="2671"/>
      </w:tblGrid>
      <w:tr w:rsidR="00DC699C" w:rsidRPr="00BD041D" w14:paraId="76BCD403" w14:textId="77777777" w:rsidTr="008A2C5A">
        <w:tc>
          <w:tcPr>
            <w:tcW w:w="9578" w:type="dxa"/>
            <w:gridSpan w:val="6"/>
            <w:shd w:val="clear" w:color="auto" w:fill="EAF1DD" w:themeFill="accent3" w:themeFillTint="33"/>
            <w:vAlign w:val="center"/>
          </w:tcPr>
          <w:p w14:paraId="36D3CF19" w14:textId="77777777" w:rsidR="00DC699C" w:rsidRPr="00BD041D" w:rsidRDefault="00DC699C" w:rsidP="002E6864">
            <w:pPr>
              <w:pStyle w:val="Heading3"/>
              <w:jc w:val="left"/>
            </w:pPr>
            <w:r>
              <w:t>Immunization History</w:t>
            </w:r>
            <w:r w:rsidR="003656B8">
              <w:t xml:space="preserve"> </w:t>
            </w:r>
            <w:r w:rsidR="003656B8" w:rsidRPr="00BE26E8">
              <w:rPr>
                <w:sz w:val="18"/>
              </w:rPr>
              <w:t>(please indicate which vaccines have been given)</w:t>
            </w:r>
          </w:p>
        </w:tc>
      </w:tr>
      <w:tr w:rsidR="00B46B37" w:rsidRPr="00BD041D" w14:paraId="080AE8CB" w14:textId="77777777" w:rsidTr="008A2C5A">
        <w:tc>
          <w:tcPr>
            <w:tcW w:w="2485" w:type="dxa"/>
            <w:gridSpan w:val="2"/>
            <w:shd w:val="clear" w:color="auto" w:fill="auto"/>
            <w:vAlign w:val="center"/>
          </w:tcPr>
          <w:p w14:paraId="451E6070" w14:textId="77777777" w:rsidR="00B46B37" w:rsidRDefault="00B46B37" w:rsidP="00B46B37">
            <w:pPr>
              <w:pStyle w:val="Heading3"/>
              <w:jc w:val="left"/>
            </w:pPr>
            <w:r>
              <w:t xml:space="preserve">                                     </w:t>
            </w:r>
          </w:p>
        </w:tc>
        <w:tc>
          <w:tcPr>
            <w:tcW w:w="2373" w:type="dxa"/>
            <w:gridSpan w:val="2"/>
          </w:tcPr>
          <w:p w14:paraId="39669183" w14:textId="77777777" w:rsidR="00B46B37" w:rsidRPr="00B010A0" w:rsidRDefault="00B46B37" w:rsidP="00B46B37">
            <w:pPr>
              <w:pStyle w:val="FormTitles"/>
              <w:jc w:val="left"/>
            </w:pPr>
            <w:r>
              <w:t># of doses/date of last vaccine:</w:t>
            </w:r>
          </w:p>
        </w:tc>
        <w:tc>
          <w:tcPr>
            <w:tcW w:w="2398" w:type="dxa"/>
          </w:tcPr>
          <w:p w14:paraId="2EE92CDA" w14:textId="77777777" w:rsidR="00B46B37" w:rsidRPr="00B010A0" w:rsidRDefault="00B46B37" w:rsidP="00B46B37">
            <w:pPr>
              <w:pStyle w:val="FormTitles"/>
            </w:pPr>
          </w:p>
        </w:tc>
        <w:tc>
          <w:tcPr>
            <w:tcW w:w="2322" w:type="dxa"/>
          </w:tcPr>
          <w:p w14:paraId="426A6E01" w14:textId="77777777" w:rsidR="00B46B37" w:rsidRPr="00B010A0" w:rsidRDefault="00B46B37" w:rsidP="00B46B37">
            <w:pPr>
              <w:pStyle w:val="FormTitles"/>
              <w:jc w:val="left"/>
            </w:pPr>
            <w:r>
              <w:t># of doses/date of last vaccine:</w:t>
            </w:r>
          </w:p>
        </w:tc>
      </w:tr>
      <w:tr w:rsidR="00B46B37" w:rsidRPr="00B010A0" w14:paraId="48274AE4" w14:textId="77777777" w:rsidTr="008A2C5A">
        <w:trPr>
          <w:trHeight w:val="75"/>
        </w:trPr>
        <w:tc>
          <w:tcPr>
            <w:tcW w:w="2485" w:type="dxa"/>
            <w:gridSpan w:val="2"/>
          </w:tcPr>
          <w:p w14:paraId="259171B7" w14:textId="15EE1992" w:rsidR="00B46B37" w:rsidRPr="00B010A0" w:rsidRDefault="00B46B37" w:rsidP="00B46B37">
            <w:pPr>
              <w:pStyle w:val="FormTitles"/>
            </w:pPr>
            <w:r>
              <w:t>Tetanus/</w:t>
            </w:r>
            <w:r w:rsidR="007A0602">
              <w:t>Diphtheria</w:t>
            </w:r>
          </w:p>
        </w:tc>
        <w:tc>
          <w:tcPr>
            <w:tcW w:w="2373" w:type="dxa"/>
            <w:gridSpan w:val="2"/>
          </w:tcPr>
          <w:p w14:paraId="57C43546" w14:textId="77777777" w:rsidR="00B46B37" w:rsidRPr="00B010A0" w:rsidRDefault="00B46B37" w:rsidP="00B46B37">
            <w:pPr>
              <w:pStyle w:val="FormTitles"/>
            </w:pPr>
          </w:p>
        </w:tc>
        <w:tc>
          <w:tcPr>
            <w:tcW w:w="2398" w:type="dxa"/>
          </w:tcPr>
          <w:p w14:paraId="1D3C9653" w14:textId="77777777" w:rsidR="00B46B37" w:rsidRPr="00B010A0" w:rsidRDefault="00B46B37" w:rsidP="00B46B37">
            <w:pPr>
              <w:pStyle w:val="FormTitles"/>
            </w:pPr>
            <w:r>
              <w:t>Meningococcal</w:t>
            </w:r>
          </w:p>
        </w:tc>
        <w:tc>
          <w:tcPr>
            <w:tcW w:w="2322" w:type="dxa"/>
          </w:tcPr>
          <w:p w14:paraId="385FA41A" w14:textId="77777777" w:rsidR="00B46B37" w:rsidRPr="00B010A0" w:rsidRDefault="00B46B37" w:rsidP="00B46B37">
            <w:pPr>
              <w:pStyle w:val="FormTitles"/>
            </w:pPr>
          </w:p>
        </w:tc>
      </w:tr>
      <w:tr w:rsidR="00B46B37" w14:paraId="02CE6612" w14:textId="77777777" w:rsidTr="008A2C5A">
        <w:trPr>
          <w:trHeight w:val="75"/>
        </w:trPr>
        <w:tc>
          <w:tcPr>
            <w:tcW w:w="2485" w:type="dxa"/>
            <w:gridSpan w:val="2"/>
          </w:tcPr>
          <w:p w14:paraId="2670F7AE" w14:textId="77777777" w:rsidR="00B46B37" w:rsidRDefault="00B46B37" w:rsidP="00B46B37">
            <w:pPr>
              <w:pStyle w:val="FormTitles"/>
            </w:pPr>
            <w:r>
              <w:t>Pertussis</w:t>
            </w:r>
          </w:p>
        </w:tc>
        <w:tc>
          <w:tcPr>
            <w:tcW w:w="2373" w:type="dxa"/>
            <w:gridSpan w:val="2"/>
          </w:tcPr>
          <w:p w14:paraId="56DA826F" w14:textId="77777777" w:rsidR="00B46B37" w:rsidRDefault="00B46B37" w:rsidP="00B46B37">
            <w:pPr>
              <w:pStyle w:val="FormTitles"/>
            </w:pPr>
          </w:p>
        </w:tc>
        <w:tc>
          <w:tcPr>
            <w:tcW w:w="2398" w:type="dxa"/>
          </w:tcPr>
          <w:p w14:paraId="17CACD52" w14:textId="77777777" w:rsidR="00B46B37" w:rsidRDefault="00B46B37" w:rsidP="00B46B37">
            <w:pPr>
              <w:pStyle w:val="FormTitles"/>
            </w:pPr>
            <w:r>
              <w:t>Measles/Mumps/Rubella</w:t>
            </w:r>
          </w:p>
        </w:tc>
        <w:tc>
          <w:tcPr>
            <w:tcW w:w="2322" w:type="dxa"/>
          </w:tcPr>
          <w:p w14:paraId="5A3372F7" w14:textId="77777777" w:rsidR="00B46B37" w:rsidRDefault="00B46B37" w:rsidP="00B46B37">
            <w:pPr>
              <w:pStyle w:val="FormTitles"/>
            </w:pPr>
          </w:p>
        </w:tc>
      </w:tr>
      <w:tr w:rsidR="00B46B37" w14:paraId="0324CA87" w14:textId="77777777" w:rsidTr="008A2C5A">
        <w:trPr>
          <w:trHeight w:val="75"/>
        </w:trPr>
        <w:tc>
          <w:tcPr>
            <w:tcW w:w="2485" w:type="dxa"/>
            <w:gridSpan w:val="2"/>
          </w:tcPr>
          <w:p w14:paraId="432E6913" w14:textId="77777777" w:rsidR="00B46B37" w:rsidRDefault="00B46B37" w:rsidP="00B46B37">
            <w:pPr>
              <w:pStyle w:val="FormTitles"/>
            </w:pPr>
            <w:r>
              <w:t xml:space="preserve">Influenza </w:t>
            </w:r>
          </w:p>
        </w:tc>
        <w:tc>
          <w:tcPr>
            <w:tcW w:w="2373" w:type="dxa"/>
            <w:gridSpan w:val="2"/>
          </w:tcPr>
          <w:p w14:paraId="6681E202" w14:textId="77777777" w:rsidR="00B46B37" w:rsidRDefault="00B46B37" w:rsidP="00B46B37">
            <w:pPr>
              <w:pStyle w:val="FormTitles"/>
            </w:pPr>
          </w:p>
        </w:tc>
        <w:tc>
          <w:tcPr>
            <w:tcW w:w="2398" w:type="dxa"/>
          </w:tcPr>
          <w:p w14:paraId="1FC84AFC" w14:textId="77777777" w:rsidR="00B46B37" w:rsidRDefault="00B46B37" w:rsidP="00B46B37">
            <w:pPr>
              <w:pStyle w:val="FormTitles"/>
            </w:pPr>
            <w:r>
              <w:t>Varicella</w:t>
            </w:r>
          </w:p>
        </w:tc>
        <w:tc>
          <w:tcPr>
            <w:tcW w:w="2322" w:type="dxa"/>
          </w:tcPr>
          <w:p w14:paraId="61F15A5F" w14:textId="77777777" w:rsidR="00B46B37" w:rsidRDefault="00B46B37" w:rsidP="00B46B37">
            <w:pPr>
              <w:pStyle w:val="FormTitles"/>
            </w:pPr>
          </w:p>
        </w:tc>
      </w:tr>
      <w:tr w:rsidR="00B46B37" w14:paraId="42BE190C" w14:textId="77777777" w:rsidTr="008A2C5A">
        <w:trPr>
          <w:trHeight w:val="75"/>
        </w:trPr>
        <w:tc>
          <w:tcPr>
            <w:tcW w:w="2485" w:type="dxa"/>
            <w:gridSpan w:val="2"/>
          </w:tcPr>
          <w:p w14:paraId="357A529E" w14:textId="77777777" w:rsidR="00B46B37" w:rsidRDefault="00B46B37" w:rsidP="00B46B37">
            <w:pPr>
              <w:pStyle w:val="FormTitles"/>
            </w:pPr>
            <w:r>
              <w:t>Pneumococcal</w:t>
            </w:r>
          </w:p>
        </w:tc>
        <w:tc>
          <w:tcPr>
            <w:tcW w:w="2373" w:type="dxa"/>
            <w:gridSpan w:val="2"/>
          </w:tcPr>
          <w:p w14:paraId="30C04C5F" w14:textId="77777777" w:rsidR="00B46B37" w:rsidRDefault="00B46B37" w:rsidP="00B46B37">
            <w:pPr>
              <w:pStyle w:val="FormTitles"/>
            </w:pPr>
          </w:p>
        </w:tc>
        <w:tc>
          <w:tcPr>
            <w:tcW w:w="2398" w:type="dxa"/>
          </w:tcPr>
          <w:p w14:paraId="5C3EA23D" w14:textId="77777777" w:rsidR="00B46B37" w:rsidRDefault="00B46B37" w:rsidP="00B46B37">
            <w:pPr>
              <w:pStyle w:val="FormTitles"/>
            </w:pPr>
            <w:r>
              <w:t>HPV</w:t>
            </w:r>
          </w:p>
        </w:tc>
        <w:tc>
          <w:tcPr>
            <w:tcW w:w="2322" w:type="dxa"/>
          </w:tcPr>
          <w:p w14:paraId="69E2F42C" w14:textId="77777777" w:rsidR="00B46B37" w:rsidRDefault="00B46B37" w:rsidP="00B46B37">
            <w:pPr>
              <w:pStyle w:val="FormTitles"/>
            </w:pPr>
          </w:p>
        </w:tc>
      </w:tr>
      <w:tr w:rsidR="00B46B37" w14:paraId="50F465D2" w14:textId="77777777" w:rsidTr="008A2C5A">
        <w:trPr>
          <w:trHeight w:val="75"/>
        </w:trPr>
        <w:tc>
          <w:tcPr>
            <w:tcW w:w="2485" w:type="dxa"/>
            <w:gridSpan w:val="2"/>
          </w:tcPr>
          <w:p w14:paraId="11D3ABC4" w14:textId="77777777" w:rsidR="00B46B37" w:rsidRDefault="00B46B37" w:rsidP="00B46B37">
            <w:pPr>
              <w:pStyle w:val="FormTitles"/>
            </w:pPr>
            <w:r>
              <w:t>Hepatitis B</w:t>
            </w:r>
          </w:p>
        </w:tc>
        <w:tc>
          <w:tcPr>
            <w:tcW w:w="2373" w:type="dxa"/>
            <w:gridSpan w:val="2"/>
          </w:tcPr>
          <w:p w14:paraId="00713FD8" w14:textId="77777777" w:rsidR="00B46B37" w:rsidRDefault="00B46B37" w:rsidP="00B46B37">
            <w:pPr>
              <w:pStyle w:val="FormTitles"/>
            </w:pPr>
          </w:p>
        </w:tc>
        <w:tc>
          <w:tcPr>
            <w:tcW w:w="2398" w:type="dxa"/>
          </w:tcPr>
          <w:p w14:paraId="13AAF971" w14:textId="77777777" w:rsidR="00B46B37" w:rsidRDefault="00B46B37" w:rsidP="00B46B37">
            <w:pPr>
              <w:pStyle w:val="FormTitles"/>
            </w:pPr>
            <w:r>
              <w:t>Herpes Zoster</w:t>
            </w:r>
          </w:p>
        </w:tc>
        <w:tc>
          <w:tcPr>
            <w:tcW w:w="2322" w:type="dxa"/>
          </w:tcPr>
          <w:p w14:paraId="213031D4" w14:textId="77777777" w:rsidR="00B46B37" w:rsidRDefault="00B46B37" w:rsidP="00B46B37">
            <w:pPr>
              <w:pStyle w:val="FormTitles"/>
            </w:pPr>
          </w:p>
        </w:tc>
      </w:tr>
      <w:tr w:rsidR="00B46B37" w14:paraId="32E7508D" w14:textId="77777777" w:rsidTr="008A2C5A">
        <w:trPr>
          <w:trHeight w:val="75"/>
        </w:trPr>
        <w:tc>
          <w:tcPr>
            <w:tcW w:w="2485" w:type="dxa"/>
            <w:gridSpan w:val="2"/>
          </w:tcPr>
          <w:p w14:paraId="4AF31CA4" w14:textId="77777777" w:rsidR="00B46B37" w:rsidRDefault="00B46B37" w:rsidP="00B46B37">
            <w:pPr>
              <w:pStyle w:val="FormTitles"/>
            </w:pPr>
            <w:r>
              <w:t>Hepatitis A</w:t>
            </w:r>
          </w:p>
        </w:tc>
        <w:tc>
          <w:tcPr>
            <w:tcW w:w="2373" w:type="dxa"/>
            <w:gridSpan w:val="2"/>
          </w:tcPr>
          <w:p w14:paraId="6B9E9E96" w14:textId="77777777" w:rsidR="00B46B37" w:rsidRDefault="00B46B37" w:rsidP="00B46B37">
            <w:pPr>
              <w:pStyle w:val="FormTitles"/>
            </w:pPr>
          </w:p>
        </w:tc>
        <w:tc>
          <w:tcPr>
            <w:tcW w:w="2398" w:type="dxa"/>
          </w:tcPr>
          <w:p w14:paraId="3F36C69F" w14:textId="77777777" w:rsidR="00B46B37" w:rsidRDefault="00B46B37" w:rsidP="00B46B37">
            <w:pPr>
              <w:pStyle w:val="FormTitles"/>
            </w:pPr>
            <w:r>
              <w:t>Dukoral</w:t>
            </w:r>
          </w:p>
        </w:tc>
        <w:tc>
          <w:tcPr>
            <w:tcW w:w="2322" w:type="dxa"/>
          </w:tcPr>
          <w:p w14:paraId="336E8B6B" w14:textId="77777777" w:rsidR="00B46B37" w:rsidRDefault="00B46B37" w:rsidP="00B46B37">
            <w:pPr>
              <w:pStyle w:val="FormTitles"/>
            </w:pPr>
          </w:p>
        </w:tc>
      </w:tr>
      <w:tr w:rsidR="00B46B37" w14:paraId="459018CB" w14:textId="77777777" w:rsidTr="008A2C5A">
        <w:trPr>
          <w:trHeight w:val="75"/>
        </w:trPr>
        <w:tc>
          <w:tcPr>
            <w:tcW w:w="2485" w:type="dxa"/>
            <w:gridSpan w:val="2"/>
          </w:tcPr>
          <w:p w14:paraId="6F0A1267" w14:textId="77777777" w:rsidR="00B46B37" w:rsidRDefault="00B46B37" w:rsidP="00B46B37">
            <w:pPr>
              <w:pStyle w:val="FormTitles"/>
            </w:pPr>
            <w:r>
              <w:t>Typhoid</w:t>
            </w:r>
          </w:p>
        </w:tc>
        <w:tc>
          <w:tcPr>
            <w:tcW w:w="2373" w:type="dxa"/>
            <w:gridSpan w:val="2"/>
          </w:tcPr>
          <w:p w14:paraId="7070E9CF" w14:textId="77777777" w:rsidR="00B46B37" w:rsidRDefault="00B46B37" w:rsidP="00B46B37">
            <w:pPr>
              <w:pStyle w:val="FormTitles"/>
            </w:pPr>
          </w:p>
        </w:tc>
        <w:tc>
          <w:tcPr>
            <w:tcW w:w="2398" w:type="dxa"/>
          </w:tcPr>
          <w:p w14:paraId="36C695B9" w14:textId="77777777" w:rsidR="00B46B37" w:rsidRDefault="00B46B37" w:rsidP="00B46B37">
            <w:pPr>
              <w:pStyle w:val="FormTitles"/>
            </w:pPr>
            <w:r>
              <w:t>Yellow Fever</w:t>
            </w:r>
          </w:p>
        </w:tc>
        <w:tc>
          <w:tcPr>
            <w:tcW w:w="2322" w:type="dxa"/>
          </w:tcPr>
          <w:p w14:paraId="7B6AA6DB" w14:textId="77777777" w:rsidR="00B46B37" w:rsidRDefault="00B46B37" w:rsidP="00B46B37">
            <w:pPr>
              <w:pStyle w:val="FormTitles"/>
            </w:pPr>
          </w:p>
        </w:tc>
      </w:tr>
      <w:tr w:rsidR="00B46B37" w14:paraId="74C1F0F8" w14:textId="77777777" w:rsidTr="008A2C5A">
        <w:trPr>
          <w:trHeight w:val="75"/>
        </w:trPr>
        <w:tc>
          <w:tcPr>
            <w:tcW w:w="2485" w:type="dxa"/>
            <w:gridSpan w:val="2"/>
          </w:tcPr>
          <w:p w14:paraId="4413F9B0" w14:textId="77777777" w:rsidR="00B46B37" w:rsidRDefault="00B46B37" w:rsidP="00B46B37">
            <w:pPr>
              <w:pStyle w:val="FormTitles"/>
            </w:pPr>
            <w:r>
              <w:t>Japanese Encephalitis</w:t>
            </w:r>
          </w:p>
        </w:tc>
        <w:tc>
          <w:tcPr>
            <w:tcW w:w="2373" w:type="dxa"/>
            <w:gridSpan w:val="2"/>
          </w:tcPr>
          <w:p w14:paraId="4D5EBBE3" w14:textId="77777777" w:rsidR="00B46B37" w:rsidRDefault="00B46B37" w:rsidP="00B46B37">
            <w:pPr>
              <w:pStyle w:val="FormTitles"/>
            </w:pPr>
          </w:p>
        </w:tc>
        <w:tc>
          <w:tcPr>
            <w:tcW w:w="2398" w:type="dxa"/>
          </w:tcPr>
          <w:p w14:paraId="465AE355" w14:textId="77777777" w:rsidR="00B46B37" w:rsidRDefault="00B46B37" w:rsidP="00B46B37">
            <w:pPr>
              <w:pStyle w:val="FormTitles"/>
            </w:pPr>
            <w:r>
              <w:t>Tick Borne Encephalitis</w:t>
            </w:r>
          </w:p>
        </w:tc>
        <w:tc>
          <w:tcPr>
            <w:tcW w:w="2322" w:type="dxa"/>
          </w:tcPr>
          <w:p w14:paraId="27D014FD" w14:textId="77777777" w:rsidR="00B46B37" w:rsidRDefault="00B46B37" w:rsidP="00B46B37">
            <w:pPr>
              <w:pStyle w:val="FormTitles"/>
            </w:pPr>
          </w:p>
        </w:tc>
      </w:tr>
      <w:tr w:rsidR="00B46B37" w14:paraId="04574E9B" w14:textId="77777777" w:rsidTr="008A2C5A">
        <w:trPr>
          <w:trHeight w:val="75"/>
        </w:trPr>
        <w:tc>
          <w:tcPr>
            <w:tcW w:w="2485" w:type="dxa"/>
            <w:gridSpan w:val="2"/>
          </w:tcPr>
          <w:p w14:paraId="4F4649BC" w14:textId="77777777" w:rsidR="00B46B37" w:rsidRDefault="00B46B37" w:rsidP="00B46B37">
            <w:pPr>
              <w:pStyle w:val="FormTitles"/>
            </w:pPr>
            <w:r>
              <w:t>Polio</w:t>
            </w:r>
          </w:p>
        </w:tc>
        <w:tc>
          <w:tcPr>
            <w:tcW w:w="2373" w:type="dxa"/>
            <w:gridSpan w:val="2"/>
          </w:tcPr>
          <w:p w14:paraId="5687A403" w14:textId="77777777" w:rsidR="00B46B37" w:rsidRDefault="00B46B37" w:rsidP="00B46B37">
            <w:pPr>
              <w:pStyle w:val="FormTitles"/>
            </w:pPr>
          </w:p>
        </w:tc>
        <w:tc>
          <w:tcPr>
            <w:tcW w:w="2398" w:type="dxa"/>
          </w:tcPr>
          <w:p w14:paraId="2CABE474" w14:textId="77777777" w:rsidR="00B46B37" w:rsidRDefault="00B46B37" w:rsidP="00B46B37">
            <w:pPr>
              <w:pStyle w:val="FormTitles"/>
            </w:pPr>
            <w:r>
              <w:t>Rabies</w:t>
            </w:r>
          </w:p>
        </w:tc>
        <w:tc>
          <w:tcPr>
            <w:tcW w:w="2322" w:type="dxa"/>
          </w:tcPr>
          <w:p w14:paraId="5967F60E" w14:textId="77777777" w:rsidR="00B46B37" w:rsidRDefault="00B46B37" w:rsidP="00B46B37">
            <w:pPr>
              <w:pStyle w:val="FormTitles"/>
            </w:pPr>
          </w:p>
        </w:tc>
      </w:tr>
      <w:tr w:rsidR="00B46B37" w:rsidRPr="00BE26E8" w14:paraId="5C6E3D58" w14:textId="77777777" w:rsidTr="008A2C5A">
        <w:tc>
          <w:tcPr>
            <w:tcW w:w="9578" w:type="dxa"/>
            <w:gridSpan w:val="6"/>
            <w:shd w:val="clear" w:color="auto" w:fill="EAF1DD" w:themeFill="accent3" w:themeFillTint="33"/>
            <w:vAlign w:val="center"/>
          </w:tcPr>
          <w:p w14:paraId="246F49C8" w14:textId="77777777" w:rsidR="00B46B37" w:rsidRPr="00BE26E8" w:rsidRDefault="00B46B37" w:rsidP="00B46B37">
            <w:pPr>
              <w:pStyle w:val="Heading3"/>
              <w:jc w:val="left"/>
              <w:rPr>
                <w:sz w:val="18"/>
              </w:rPr>
            </w:pPr>
            <w:r>
              <w:rPr>
                <w:sz w:val="18"/>
              </w:rPr>
              <w:t>Have you taken anti-malarial medications in the past?</w:t>
            </w:r>
          </w:p>
        </w:tc>
      </w:tr>
      <w:tr w:rsidR="00B46B37" w14:paraId="7BAD0361" w14:textId="77777777" w:rsidTr="008A2C5A">
        <w:trPr>
          <w:trHeight w:val="75"/>
        </w:trPr>
        <w:tc>
          <w:tcPr>
            <w:tcW w:w="2414" w:type="dxa"/>
          </w:tcPr>
          <w:p w14:paraId="0C3441F2" w14:textId="77777777" w:rsidR="00B46B37" w:rsidRDefault="00B46B37" w:rsidP="00B46B37">
            <w:pPr>
              <w:pStyle w:val="FormTitles"/>
            </w:pPr>
            <w:proofErr w:type="spellStart"/>
            <w:r>
              <w:t>Malarone</w:t>
            </w:r>
            <w:proofErr w:type="spellEnd"/>
          </w:p>
        </w:tc>
        <w:tc>
          <w:tcPr>
            <w:tcW w:w="2361" w:type="dxa"/>
            <w:gridSpan w:val="2"/>
          </w:tcPr>
          <w:p w14:paraId="4BD2A6BF" w14:textId="77777777" w:rsidR="00B46B37" w:rsidRDefault="00B46B37" w:rsidP="00B46B37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  <w:tc>
          <w:tcPr>
            <w:tcW w:w="2481" w:type="dxa"/>
            <w:gridSpan w:val="2"/>
          </w:tcPr>
          <w:p w14:paraId="6B53D250" w14:textId="77777777" w:rsidR="00B46B37" w:rsidRDefault="00B46B37" w:rsidP="00B46B37">
            <w:pPr>
              <w:pStyle w:val="FormTitles"/>
            </w:pPr>
            <w:r>
              <w:t>Mefloquine</w:t>
            </w:r>
          </w:p>
        </w:tc>
        <w:tc>
          <w:tcPr>
            <w:tcW w:w="2322" w:type="dxa"/>
          </w:tcPr>
          <w:p w14:paraId="09B83A9B" w14:textId="77777777" w:rsidR="00B46B37" w:rsidRDefault="00B46B37" w:rsidP="00B46B37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</w:tr>
      <w:tr w:rsidR="00B46B37" w14:paraId="65BF8A00" w14:textId="77777777" w:rsidTr="008A2C5A">
        <w:trPr>
          <w:trHeight w:val="75"/>
        </w:trPr>
        <w:tc>
          <w:tcPr>
            <w:tcW w:w="2414" w:type="dxa"/>
          </w:tcPr>
          <w:p w14:paraId="37678D7C" w14:textId="77777777" w:rsidR="00B46B37" w:rsidRDefault="00B46B37" w:rsidP="00B46B37">
            <w:pPr>
              <w:pStyle w:val="FormTitles"/>
            </w:pPr>
            <w:r>
              <w:t>Doxycycline</w:t>
            </w:r>
          </w:p>
        </w:tc>
        <w:tc>
          <w:tcPr>
            <w:tcW w:w="2361" w:type="dxa"/>
            <w:gridSpan w:val="2"/>
          </w:tcPr>
          <w:p w14:paraId="1AABA198" w14:textId="77777777" w:rsidR="00B46B37" w:rsidRDefault="00B46B37" w:rsidP="00B46B37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  <w:tc>
          <w:tcPr>
            <w:tcW w:w="2481" w:type="dxa"/>
            <w:gridSpan w:val="2"/>
          </w:tcPr>
          <w:p w14:paraId="45630C00" w14:textId="77777777" w:rsidR="00B46B37" w:rsidRDefault="00B46B37" w:rsidP="00B46B37">
            <w:pPr>
              <w:pStyle w:val="FormTitles"/>
            </w:pPr>
            <w:r>
              <w:t>Chloroquine</w:t>
            </w:r>
          </w:p>
        </w:tc>
        <w:tc>
          <w:tcPr>
            <w:tcW w:w="2322" w:type="dxa"/>
          </w:tcPr>
          <w:p w14:paraId="03D0364B" w14:textId="77777777" w:rsidR="00B46B37" w:rsidRDefault="00B46B37" w:rsidP="00B46B37">
            <w:pPr>
              <w:pStyle w:val="FormTitles"/>
            </w:pPr>
            <w:r>
              <w:t xml:space="preserve">Yes </w:t>
            </w:r>
            <w:r>
              <w:sym w:font="Wingdings" w:char="F072"/>
            </w:r>
            <w:r>
              <w:t xml:space="preserve">  No </w:t>
            </w:r>
            <w:r>
              <w:sym w:font="Wingdings" w:char="F072"/>
            </w:r>
          </w:p>
        </w:tc>
      </w:tr>
    </w:tbl>
    <w:p w14:paraId="001E0908" w14:textId="77777777" w:rsidR="003C5F33" w:rsidRDefault="003C5F33"/>
    <w:tbl>
      <w:tblPr>
        <w:tblStyle w:val="TableGrid"/>
        <w:tblW w:w="5000" w:type="pct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ook w:val="01E0" w:firstRow="1" w:lastRow="1" w:firstColumn="1" w:lastColumn="1" w:noHBand="0" w:noVBand="0"/>
      </w:tblPr>
      <w:tblGrid>
        <w:gridCol w:w="2203"/>
        <w:gridCol w:w="2203"/>
        <w:gridCol w:w="1103"/>
        <w:gridCol w:w="94"/>
        <w:gridCol w:w="629"/>
        <w:gridCol w:w="377"/>
        <w:gridCol w:w="2203"/>
        <w:gridCol w:w="2204"/>
      </w:tblGrid>
      <w:tr w:rsidR="00650127" w:rsidRPr="00BD041D" w14:paraId="791ED070" w14:textId="77777777" w:rsidTr="00BE26E8">
        <w:tc>
          <w:tcPr>
            <w:tcW w:w="9576" w:type="dxa"/>
            <w:gridSpan w:val="8"/>
            <w:shd w:val="clear" w:color="auto" w:fill="EAF1DD" w:themeFill="accent3" w:themeFillTint="33"/>
            <w:vAlign w:val="center"/>
          </w:tcPr>
          <w:p w14:paraId="1B4D2205" w14:textId="77777777" w:rsidR="00650127" w:rsidRPr="00BD041D" w:rsidRDefault="00650127" w:rsidP="00650127">
            <w:pPr>
              <w:pStyle w:val="Heading3"/>
              <w:jc w:val="left"/>
            </w:pPr>
            <w:r w:rsidRPr="00BD041D">
              <w:t>Travel Information</w:t>
            </w:r>
          </w:p>
        </w:tc>
      </w:tr>
      <w:tr w:rsidR="00650127" w14:paraId="3C4F6997" w14:textId="77777777" w:rsidTr="00FE27D2">
        <w:trPr>
          <w:trHeight w:val="309"/>
        </w:trPr>
        <w:tc>
          <w:tcPr>
            <w:tcW w:w="4870" w:type="dxa"/>
            <w:gridSpan w:val="4"/>
          </w:tcPr>
          <w:p w14:paraId="2E2F50E0" w14:textId="77777777" w:rsidR="00650127" w:rsidRDefault="00650127" w:rsidP="007F43BE">
            <w:pPr>
              <w:pStyle w:val="FormTitles"/>
              <w:jc w:val="left"/>
            </w:pPr>
            <w:r>
              <w:t>Departure date</w:t>
            </w:r>
            <w:r w:rsidR="00CC0B2A">
              <w:t xml:space="preserve"> (dd/mm/</w:t>
            </w:r>
            <w:proofErr w:type="spellStart"/>
            <w:r w:rsidR="00CC0B2A">
              <w:t>yyyy</w:t>
            </w:r>
            <w:proofErr w:type="spellEnd"/>
            <w:r w:rsidR="00CC0B2A">
              <w:t>):</w:t>
            </w:r>
          </w:p>
        </w:tc>
        <w:tc>
          <w:tcPr>
            <w:tcW w:w="4706" w:type="dxa"/>
            <w:gridSpan w:val="4"/>
          </w:tcPr>
          <w:p w14:paraId="683E6256" w14:textId="77777777" w:rsidR="00650127" w:rsidRDefault="00CC0B2A" w:rsidP="007C7C98">
            <w:pPr>
              <w:pStyle w:val="FormTitles"/>
              <w:jc w:val="left"/>
            </w:pPr>
            <w:r>
              <w:t>Return date (dd/mm/</w:t>
            </w:r>
            <w:proofErr w:type="spellStart"/>
            <w:r>
              <w:t>yyyy</w:t>
            </w:r>
            <w:proofErr w:type="spellEnd"/>
            <w:r>
              <w:t>):</w:t>
            </w:r>
          </w:p>
        </w:tc>
      </w:tr>
      <w:tr w:rsidR="00650127" w:rsidRPr="009F57A0" w14:paraId="0B05985C" w14:textId="77777777" w:rsidTr="00BE26E8">
        <w:tc>
          <w:tcPr>
            <w:tcW w:w="9576" w:type="dxa"/>
            <w:gridSpan w:val="8"/>
            <w:shd w:val="clear" w:color="auto" w:fill="EAF1DD" w:themeFill="accent3" w:themeFillTint="33"/>
            <w:vAlign w:val="center"/>
          </w:tcPr>
          <w:p w14:paraId="4D92925B" w14:textId="77777777" w:rsidR="00650127" w:rsidRPr="009F57A0" w:rsidRDefault="00CC0B2A" w:rsidP="00CC0B2A">
            <w:pPr>
              <w:pStyle w:val="Heading3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Destination(s)</w:t>
            </w:r>
          </w:p>
        </w:tc>
      </w:tr>
      <w:tr w:rsidR="007C7C98" w14:paraId="26F1991A" w14:textId="77777777" w:rsidTr="00BE26E8">
        <w:trPr>
          <w:trHeight w:val="476"/>
        </w:trPr>
        <w:tc>
          <w:tcPr>
            <w:tcW w:w="1914" w:type="dxa"/>
          </w:tcPr>
          <w:p w14:paraId="70B2B917" w14:textId="77777777" w:rsidR="007C7C98" w:rsidRPr="00CC0B2A" w:rsidRDefault="007C7C98" w:rsidP="00650127">
            <w:pPr>
              <w:pStyle w:val="FormTitles"/>
              <w:rPr>
                <w:b/>
              </w:rPr>
            </w:pPr>
            <w:r>
              <w:rPr>
                <w:b/>
              </w:rPr>
              <w:t>Country</w:t>
            </w:r>
          </w:p>
        </w:tc>
        <w:tc>
          <w:tcPr>
            <w:tcW w:w="1915" w:type="dxa"/>
          </w:tcPr>
          <w:p w14:paraId="1373A5FD" w14:textId="77777777" w:rsidR="007C7C98" w:rsidRPr="00CC0B2A" w:rsidRDefault="007C7C98" w:rsidP="00650127">
            <w:pPr>
              <w:pStyle w:val="FormTitles"/>
              <w:rPr>
                <w:b/>
              </w:rPr>
            </w:pPr>
            <w:r>
              <w:rPr>
                <w:b/>
              </w:rPr>
              <w:t>Town/City</w:t>
            </w:r>
          </w:p>
        </w:tc>
        <w:tc>
          <w:tcPr>
            <w:tcW w:w="1916" w:type="dxa"/>
            <w:gridSpan w:val="4"/>
          </w:tcPr>
          <w:p w14:paraId="56B38D7C" w14:textId="77777777" w:rsidR="007C7C98" w:rsidRPr="00CC0B2A" w:rsidRDefault="007C7C98" w:rsidP="00650127">
            <w:pPr>
              <w:pStyle w:val="FormTitles"/>
              <w:rPr>
                <w:b/>
              </w:rPr>
            </w:pPr>
            <w:r>
              <w:rPr>
                <w:b/>
              </w:rPr>
              <w:t>Urban/Rural</w:t>
            </w:r>
          </w:p>
        </w:tc>
        <w:tc>
          <w:tcPr>
            <w:tcW w:w="1915" w:type="dxa"/>
          </w:tcPr>
          <w:p w14:paraId="4147BF30" w14:textId="77777777" w:rsidR="007C7C98" w:rsidRPr="007C7C98" w:rsidRDefault="007C7C98" w:rsidP="00FA112B">
            <w:pPr>
              <w:pStyle w:val="FormTitles"/>
              <w:rPr>
                <w:b/>
              </w:rPr>
            </w:pPr>
            <w:r>
              <w:rPr>
                <w:b/>
              </w:rPr>
              <w:t>Time spent in this country</w:t>
            </w:r>
          </w:p>
        </w:tc>
        <w:tc>
          <w:tcPr>
            <w:tcW w:w="1916" w:type="dxa"/>
          </w:tcPr>
          <w:p w14:paraId="787E78EA" w14:textId="77777777" w:rsidR="007C7C98" w:rsidRPr="007C7C98" w:rsidRDefault="007C7C98" w:rsidP="00FA112B">
            <w:pPr>
              <w:pStyle w:val="FormTitles"/>
              <w:rPr>
                <w:b/>
              </w:rPr>
            </w:pPr>
            <w:r>
              <w:rPr>
                <w:b/>
              </w:rPr>
              <w:t>Season of Travel</w:t>
            </w:r>
          </w:p>
        </w:tc>
      </w:tr>
      <w:tr w:rsidR="007C7C98" w14:paraId="65890D4F" w14:textId="77777777" w:rsidTr="00BE26E8">
        <w:trPr>
          <w:trHeight w:val="116"/>
        </w:trPr>
        <w:tc>
          <w:tcPr>
            <w:tcW w:w="1914" w:type="dxa"/>
          </w:tcPr>
          <w:p w14:paraId="1D8B4A19" w14:textId="77777777" w:rsidR="007C7C98" w:rsidRDefault="007C7C98" w:rsidP="00650127">
            <w:pPr>
              <w:pStyle w:val="FormTitles"/>
            </w:pPr>
          </w:p>
        </w:tc>
        <w:tc>
          <w:tcPr>
            <w:tcW w:w="1915" w:type="dxa"/>
          </w:tcPr>
          <w:p w14:paraId="03A657C9" w14:textId="77777777" w:rsidR="007C7C98" w:rsidRDefault="007C7C98" w:rsidP="00650127">
            <w:pPr>
              <w:pStyle w:val="FormTitles"/>
            </w:pPr>
          </w:p>
        </w:tc>
        <w:tc>
          <w:tcPr>
            <w:tcW w:w="1916" w:type="dxa"/>
            <w:gridSpan w:val="4"/>
          </w:tcPr>
          <w:p w14:paraId="1F825E10" w14:textId="77777777" w:rsidR="007C7C98" w:rsidRDefault="007C7C98" w:rsidP="00650127">
            <w:pPr>
              <w:pStyle w:val="FormTitles"/>
            </w:pPr>
          </w:p>
        </w:tc>
        <w:tc>
          <w:tcPr>
            <w:tcW w:w="1915" w:type="dxa"/>
          </w:tcPr>
          <w:p w14:paraId="675F4D73" w14:textId="77777777" w:rsidR="007C7C98" w:rsidRDefault="007C7C98" w:rsidP="00650127">
            <w:pPr>
              <w:pStyle w:val="FormTitles"/>
            </w:pPr>
          </w:p>
        </w:tc>
        <w:tc>
          <w:tcPr>
            <w:tcW w:w="1916" w:type="dxa"/>
          </w:tcPr>
          <w:p w14:paraId="4E2B131D" w14:textId="77777777" w:rsidR="007C7C98" w:rsidRDefault="007C7C98" w:rsidP="00FA112B">
            <w:pPr>
              <w:pStyle w:val="FormTitles"/>
            </w:pPr>
            <w:r>
              <w:t xml:space="preserve">Dry </w:t>
            </w:r>
            <w:r>
              <w:sym w:font="Wingdings" w:char="F072"/>
            </w:r>
            <w:r>
              <w:t xml:space="preserve">  Wet </w:t>
            </w:r>
            <w:r>
              <w:sym w:font="Wingdings" w:char="F072"/>
            </w:r>
          </w:p>
        </w:tc>
      </w:tr>
      <w:tr w:rsidR="007C7C98" w14:paraId="41A7A9C1" w14:textId="77777777" w:rsidTr="00BE26E8">
        <w:trPr>
          <w:trHeight w:val="75"/>
        </w:trPr>
        <w:tc>
          <w:tcPr>
            <w:tcW w:w="1914" w:type="dxa"/>
          </w:tcPr>
          <w:p w14:paraId="55D07E5E" w14:textId="77777777" w:rsidR="007C7C98" w:rsidRDefault="007C7C98" w:rsidP="00650127">
            <w:pPr>
              <w:pStyle w:val="FormTitles"/>
            </w:pPr>
          </w:p>
        </w:tc>
        <w:tc>
          <w:tcPr>
            <w:tcW w:w="1915" w:type="dxa"/>
          </w:tcPr>
          <w:p w14:paraId="3A8CC0DA" w14:textId="77777777" w:rsidR="007C7C98" w:rsidRDefault="007C7C98" w:rsidP="00650127">
            <w:pPr>
              <w:pStyle w:val="FormTitles"/>
            </w:pPr>
          </w:p>
        </w:tc>
        <w:tc>
          <w:tcPr>
            <w:tcW w:w="1916" w:type="dxa"/>
            <w:gridSpan w:val="4"/>
          </w:tcPr>
          <w:p w14:paraId="44CF49D4" w14:textId="77777777" w:rsidR="007C7C98" w:rsidRDefault="007C7C98" w:rsidP="00650127">
            <w:pPr>
              <w:pStyle w:val="FormTitles"/>
            </w:pPr>
          </w:p>
        </w:tc>
        <w:tc>
          <w:tcPr>
            <w:tcW w:w="1915" w:type="dxa"/>
          </w:tcPr>
          <w:p w14:paraId="5F5033AA" w14:textId="77777777" w:rsidR="007C7C98" w:rsidRDefault="007C7C98" w:rsidP="00650127">
            <w:pPr>
              <w:pStyle w:val="FormTitles"/>
            </w:pPr>
          </w:p>
        </w:tc>
        <w:tc>
          <w:tcPr>
            <w:tcW w:w="1916" w:type="dxa"/>
          </w:tcPr>
          <w:p w14:paraId="22DADEF2" w14:textId="77777777" w:rsidR="007C7C98" w:rsidRDefault="0030255A" w:rsidP="00650127">
            <w:pPr>
              <w:pStyle w:val="FormTitles"/>
            </w:pPr>
            <w:r>
              <w:t xml:space="preserve">Dry </w:t>
            </w:r>
            <w:r>
              <w:sym w:font="Wingdings" w:char="F072"/>
            </w:r>
            <w:r>
              <w:t xml:space="preserve">  Wet </w:t>
            </w:r>
            <w:r>
              <w:sym w:font="Wingdings" w:char="F072"/>
            </w:r>
          </w:p>
        </w:tc>
      </w:tr>
      <w:tr w:rsidR="0030255A" w14:paraId="0E668080" w14:textId="77777777" w:rsidTr="00BE26E8">
        <w:trPr>
          <w:trHeight w:val="75"/>
        </w:trPr>
        <w:tc>
          <w:tcPr>
            <w:tcW w:w="1914" w:type="dxa"/>
          </w:tcPr>
          <w:p w14:paraId="582821A9" w14:textId="77777777" w:rsidR="0030255A" w:rsidRDefault="0030255A" w:rsidP="00650127">
            <w:pPr>
              <w:pStyle w:val="FormTitles"/>
            </w:pPr>
          </w:p>
        </w:tc>
        <w:tc>
          <w:tcPr>
            <w:tcW w:w="1915" w:type="dxa"/>
          </w:tcPr>
          <w:p w14:paraId="16A0345A" w14:textId="77777777" w:rsidR="0030255A" w:rsidRDefault="0030255A" w:rsidP="00650127">
            <w:pPr>
              <w:pStyle w:val="FormTitles"/>
            </w:pPr>
          </w:p>
        </w:tc>
        <w:tc>
          <w:tcPr>
            <w:tcW w:w="1916" w:type="dxa"/>
            <w:gridSpan w:val="4"/>
          </w:tcPr>
          <w:p w14:paraId="1B052003" w14:textId="77777777" w:rsidR="0030255A" w:rsidRDefault="0030255A" w:rsidP="00650127">
            <w:pPr>
              <w:pStyle w:val="FormTitles"/>
            </w:pPr>
          </w:p>
        </w:tc>
        <w:tc>
          <w:tcPr>
            <w:tcW w:w="1915" w:type="dxa"/>
          </w:tcPr>
          <w:p w14:paraId="2EA9D939" w14:textId="77777777" w:rsidR="0030255A" w:rsidRDefault="0030255A" w:rsidP="00650127">
            <w:pPr>
              <w:pStyle w:val="FormTitles"/>
            </w:pPr>
          </w:p>
        </w:tc>
        <w:tc>
          <w:tcPr>
            <w:tcW w:w="1916" w:type="dxa"/>
          </w:tcPr>
          <w:p w14:paraId="44FF3A25" w14:textId="77777777" w:rsidR="0030255A" w:rsidRDefault="0030255A" w:rsidP="00650127">
            <w:pPr>
              <w:pStyle w:val="FormTitles"/>
            </w:pPr>
            <w:r>
              <w:t xml:space="preserve">Dry </w:t>
            </w:r>
            <w:r>
              <w:sym w:font="Wingdings" w:char="F072"/>
            </w:r>
            <w:r>
              <w:t xml:space="preserve">  Wet </w:t>
            </w:r>
            <w:r>
              <w:sym w:font="Wingdings" w:char="F072"/>
            </w:r>
          </w:p>
        </w:tc>
      </w:tr>
      <w:tr w:rsidR="0030255A" w14:paraId="50254104" w14:textId="77777777" w:rsidTr="00BE26E8">
        <w:trPr>
          <w:trHeight w:val="75"/>
        </w:trPr>
        <w:tc>
          <w:tcPr>
            <w:tcW w:w="1914" w:type="dxa"/>
          </w:tcPr>
          <w:p w14:paraId="0D5C66ED" w14:textId="77777777" w:rsidR="0030255A" w:rsidRDefault="0030255A" w:rsidP="00650127">
            <w:pPr>
              <w:pStyle w:val="FormTitles"/>
            </w:pPr>
          </w:p>
        </w:tc>
        <w:tc>
          <w:tcPr>
            <w:tcW w:w="1915" w:type="dxa"/>
          </w:tcPr>
          <w:p w14:paraId="2CE53CF5" w14:textId="77777777" w:rsidR="0030255A" w:rsidRDefault="0030255A" w:rsidP="00650127">
            <w:pPr>
              <w:pStyle w:val="FormTitles"/>
            </w:pPr>
          </w:p>
        </w:tc>
        <w:tc>
          <w:tcPr>
            <w:tcW w:w="1916" w:type="dxa"/>
            <w:gridSpan w:val="4"/>
          </w:tcPr>
          <w:p w14:paraId="716058F2" w14:textId="77777777" w:rsidR="0030255A" w:rsidRDefault="0030255A" w:rsidP="00650127">
            <w:pPr>
              <w:pStyle w:val="FormTitles"/>
            </w:pPr>
          </w:p>
        </w:tc>
        <w:tc>
          <w:tcPr>
            <w:tcW w:w="1915" w:type="dxa"/>
          </w:tcPr>
          <w:p w14:paraId="184122DE" w14:textId="77777777" w:rsidR="0030255A" w:rsidRDefault="0030255A" w:rsidP="00650127">
            <w:pPr>
              <w:pStyle w:val="FormTitles"/>
            </w:pPr>
          </w:p>
        </w:tc>
        <w:tc>
          <w:tcPr>
            <w:tcW w:w="1916" w:type="dxa"/>
          </w:tcPr>
          <w:p w14:paraId="15E3684E" w14:textId="77777777" w:rsidR="0030255A" w:rsidRDefault="0030255A" w:rsidP="00650127">
            <w:pPr>
              <w:pStyle w:val="FormTitles"/>
            </w:pPr>
            <w:r>
              <w:t xml:space="preserve">Dry </w:t>
            </w:r>
            <w:r>
              <w:sym w:font="Wingdings" w:char="F072"/>
            </w:r>
            <w:r>
              <w:t xml:space="preserve">  Wet </w:t>
            </w:r>
            <w:r>
              <w:sym w:font="Wingdings" w:char="F072"/>
            </w:r>
          </w:p>
        </w:tc>
      </w:tr>
      <w:tr w:rsidR="007C7C98" w:rsidRPr="00BD041D" w14:paraId="5C63923E" w14:textId="77777777" w:rsidTr="00BE26E8">
        <w:tc>
          <w:tcPr>
            <w:tcW w:w="9576" w:type="dxa"/>
            <w:gridSpan w:val="8"/>
            <w:shd w:val="clear" w:color="auto" w:fill="EAF1DD" w:themeFill="accent3" w:themeFillTint="33"/>
            <w:vAlign w:val="center"/>
          </w:tcPr>
          <w:p w14:paraId="403C17A3" w14:textId="77777777" w:rsidR="007C7C98" w:rsidRPr="00BD041D" w:rsidRDefault="007C7C98" w:rsidP="00650127">
            <w:pPr>
              <w:pStyle w:val="Heading3"/>
              <w:jc w:val="left"/>
            </w:pPr>
            <w:r w:rsidRPr="00BE26E8">
              <w:rPr>
                <w:sz w:val="18"/>
              </w:rPr>
              <w:t>Accommodations</w:t>
            </w:r>
          </w:p>
        </w:tc>
      </w:tr>
      <w:tr w:rsidR="00BE26E8" w14:paraId="13033B2C" w14:textId="77777777" w:rsidTr="00FE27D2">
        <w:trPr>
          <w:trHeight w:val="308"/>
        </w:trPr>
        <w:tc>
          <w:tcPr>
            <w:tcW w:w="1914" w:type="dxa"/>
          </w:tcPr>
          <w:p w14:paraId="72EE400B" w14:textId="77777777" w:rsidR="00BE26E8" w:rsidRPr="007C7C98" w:rsidRDefault="00BE26E8" w:rsidP="005A0A87">
            <w:pPr>
              <w:pStyle w:val="FormTitles"/>
              <w:jc w:val="left"/>
              <w:rPr>
                <w:b/>
              </w:rPr>
            </w:pPr>
            <w:r>
              <w:sym w:font="Wingdings" w:char="F072"/>
            </w:r>
            <w:r>
              <w:t>Premium hotel</w:t>
            </w:r>
          </w:p>
        </w:tc>
        <w:tc>
          <w:tcPr>
            <w:tcW w:w="1915" w:type="dxa"/>
          </w:tcPr>
          <w:p w14:paraId="391BD8F0" w14:textId="77777777" w:rsidR="00BE26E8" w:rsidRPr="007C7C98" w:rsidRDefault="00BE26E8" w:rsidP="005A0A87">
            <w:pPr>
              <w:pStyle w:val="FormTitles"/>
              <w:jc w:val="left"/>
              <w:rPr>
                <w:b/>
              </w:rPr>
            </w:pPr>
            <w:r>
              <w:sym w:font="Wingdings" w:char="F072"/>
            </w:r>
            <w:r>
              <w:t xml:space="preserve"> Budget hotel</w:t>
            </w:r>
          </w:p>
        </w:tc>
        <w:tc>
          <w:tcPr>
            <w:tcW w:w="1588" w:type="dxa"/>
            <w:gridSpan w:val="3"/>
          </w:tcPr>
          <w:p w14:paraId="7C5E3B3D" w14:textId="77777777" w:rsidR="00BE26E8" w:rsidRDefault="00BE26E8" w:rsidP="005A0A87">
            <w:pPr>
              <w:pStyle w:val="FormTitles"/>
              <w:jc w:val="left"/>
            </w:pPr>
            <w:r>
              <w:sym w:font="Wingdings" w:char="F072"/>
            </w:r>
            <w:r>
              <w:t xml:space="preserve"> Hostel</w:t>
            </w:r>
          </w:p>
        </w:tc>
        <w:tc>
          <w:tcPr>
            <w:tcW w:w="2243" w:type="dxa"/>
            <w:gridSpan w:val="2"/>
          </w:tcPr>
          <w:p w14:paraId="46137B03" w14:textId="77777777" w:rsidR="00BE26E8" w:rsidRDefault="00BE26E8" w:rsidP="005A0A87">
            <w:pPr>
              <w:pStyle w:val="FormTitles"/>
              <w:jc w:val="left"/>
            </w:pPr>
            <w:r>
              <w:sym w:font="Wingdings" w:char="F072"/>
            </w:r>
            <w:r>
              <w:t xml:space="preserve"> Friends/Family home</w:t>
            </w:r>
          </w:p>
        </w:tc>
        <w:tc>
          <w:tcPr>
            <w:tcW w:w="1916" w:type="dxa"/>
          </w:tcPr>
          <w:p w14:paraId="7462F2A3" w14:textId="77777777" w:rsidR="00BE26E8" w:rsidRDefault="00BE26E8" w:rsidP="005A0A87">
            <w:pPr>
              <w:pStyle w:val="FormTitles"/>
              <w:jc w:val="left"/>
            </w:pPr>
            <w:r>
              <w:sym w:font="Wingdings" w:char="F072"/>
            </w:r>
            <w:r>
              <w:t xml:space="preserve"> Camping</w:t>
            </w:r>
          </w:p>
        </w:tc>
      </w:tr>
      <w:tr w:rsidR="007330D0" w:rsidRPr="00BE26E8" w14:paraId="63E5402D" w14:textId="77777777" w:rsidTr="00AA6E55">
        <w:tc>
          <w:tcPr>
            <w:tcW w:w="4788" w:type="dxa"/>
            <w:gridSpan w:val="3"/>
            <w:shd w:val="clear" w:color="auto" w:fill="EAF1DD" w:themeFill="accent3" w:themeFillTint="33"/>
            <w:vAlign w:val="center"/>
          </w:tcPr>
          <w:p w14:paraId="7E01C672" w14:textId="77777777" w:rsidR="007330D0" w:rsidRPr="00BE26E8" w:rsidRDefault="007330D0" w:rsidP="000C07DD">
            <w:pPr>
              <w:pStyle w:val="Heading3"/>
              <w:jc w:val="left"/>
              <w:rPr>
                <w:sz w:val="18"/>
              </w:rPr>
            </w:pPr>
            <w:r>
              <w:rPr>
                <w:sz w:val="18"/>
              </w:rPr>
              <w:t>Are you an experienced traveler?</w:t>
            </w:r>
          </w:p>
        </w:tc>
        <w:tc>
          <w:tcPr>
            <w:tcW w:w="4788" w:type="dxa"/>
            <w:gridSpan w:val="5"/>
            <w:shd w:val="clear" w:color="auto" w:fill="EAF1DD" w:themeFill="accent3" w:themeFillTint="33"/>
            <w:vAlign w:val="center"/>
          </w:tcPr>
          <w:p w14:paraId="2526FDD9" w14:textId="77777777" w:rsidR="007330D0" w:rsidRPr="00BE26E8" w:rsidRDefault="007330D0" w:rsidP="000C07DD">
            <w:pPr>
              <w:pStyle w:val="Heading3"/>
              <w:jc w:val="left"/>
              <w:rPr>
                <w:sz w:val="18"/>
              </w:rPr>
            </w:pPr>
            <w:r>
              <w:rPr>
                <w:sz w:val="18"/>
              </w:rPr>
              <w:t>Who is traveling with you?</w:t>
            </w:r>
          </w:p>
        </w:tc>
      </w:tr>
      <w:tr w:rsidR="007330D0" w14:paraId="429AADC2" w14:textId="77777777" w:rsidTr="004E6977">
        <w:trPr>
          <w:trHeight w:val="75"/>
        </w:trPr>
        <w:tc>
          <w:tcPr>
            <w:tcW w:w="4788" w:type="dxa"/>
            <w:gridSpan w:val="3"/>
          </w:tcPr>
          <w:p w14:paraId="6CDBF016" w14:textId="77777777" w:rsidR="007330D0" w:rsidRDefault="007330D0" w:rsidP="000C07DD">
            <w:pPr>
              <w:pStyle w:val="FormTitles"/>
              <w:jc w:val="left"/>
            </w:pPr>
            <w:r>
              <w:sym w:font="Wingdings" w:char="F072"/>
            </w:r>
            <w:r>
              <w:t xml:space="preserve"> Yes                      </w:t>
            </w:r>
            <w:r>
              <w:sym w:font="Wingdings" w:char="F072"/>
            </w:r>
            <w:r w:rsidR="00702AF6">
              <w:t xml:space="preserve"> No                      </w:t>
            </w:r>
            <w:r>
              <w:sym w:font="Wingdings" w:char="F072"/>
            </w:r>
            <w:r>
              <w:t xml:space="preserve"> Somewhat</w:t>
            </w:r>
          </w:p>
        </w:tc>
        <w:tc>
          <w:tcPr>
            <w:tcW w:w="4788" w:type="dxa"/>
            <w:gridSpan w:val="5"/>
          </w:tcPr>
          <w:p w14:paraId="4C9671DB" w14:textId="77777777" w:rsidR="007330D0" w:rsidRDefault="007330D0" w:rsidP="000C07DD">
            <w:pPr>
              <w:pStyle w:val="FormTitles"/>
              <w:jc w:val="left"/>
            </w:pPr>
            <w:r>
              <w:sym w:font="Wingdings" w:char="F072"/>
            </w:r>
            <w:r>
              <w:t xml:space="preserve"> Solo             </w:t>
            </w:r>
            <w:r>
              <w:sym w:font="Wingdings" w:char="F072"/>
            </w:r>
            <w:r>
              <w:t xml:space="preserve"> W</w:t>
            </w:r>
            <w:r w:rsidR="00702AF6">
              <w:t xml:space="preserve">ith family/friend(s)         </w:t>
            </w:r>
            <w:r>
              <w:t xml:space="preserve"> </w:t>
            </w:r>
            <w:r>
              <w:sym w:font="Wingdings" w:char="F072"/>
            </w:r>
            <w:r>
              <w:t xml:space="preserve"> Group</w:t>
            </w:r>
          </w:p>
        </w:tc>
      </w:tr>
    </w:tbl>
    <w:p w14:paraId="4308C517" w14:textId="77777777" w:rsidR="00FE27D2" w:rsidRDefault="00FE27D2"/>
    <w:tbl>
      <w:tblPr>
        <w:tblStyle w:val="TableGrid"/>
        <w:tblW w:w="5000" w:type="pct"/>
        <w:tbl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single" w:sz="4" w:space="0" w:color="9BBB59" w:themeColor="accent3"/>
          <w:insideV w:val="single" w:sz="4" w:space="0" w:color="9BBB59" w:themeColor="accent3"/>
        </w:tblBorders>
        <w:tblLook w:val="01E0" w:firstRow="1" w:lastRow="1" w:firstColumn="1" w:lastColumn="1" w:noHBand="0" w:noVBand="0"/>
      </w:tblPr>
      <w:tblGrid>
        <w:gridCol w:w="3672"/>
        <w:gridCol w:w="3672"/>
        <w:gridCol w:w="3672"/>
      </w:tblGrid>
      <w:tr w:rsidR="00FE27D2" w:rsidRPr="00BE26E8" w14:paraId="730008CC" w14:textId="77777777" w:rsidTr="00FA112B">
        <w:tc>
          <w:tcPr>
            <w:tcW w:w="9576" w:type="dxa"/>
            <w:gridSpan w:val="3"/>
            <w:shd w:val="clear" w:color="auto" w:fill="EAF1DD" w:themeFill="accent3" w:themeFillTint="33"/>
            <w:vAlign w:val="center"/>
          </w:tcPr>
          <w:p w14:paraId="427DE67C" w14:textId="77777777" w:rsidR="00FE27D2" w:rsidRPr="004F32A8" w:rsidRDefault="00FE27D2" w:rsidP="00FA112B">
            <w:pPr>
              <w:pStyle w:val="Heading3"/>
              <w:jc w:val="left"/>
              <w:rPr>
                <w:sz w:val="20"/>
                <w:szCs w:val="20"/>
              </w:rPr>
            </w:pPr>
            <w:r w:rsidRPr="004F32A8">
              <w:rPr>
                <w:sz w:val="20"/>
                <w:szCs w:val="20"/>
              </w:rPr>
              <w:t>Prima</w:t>
            </w:r>
            <w:r w:rsidR="009501BB" w:rsidRPr="004F32A8">
              <w:rPr>
                <w:sz w:val="20"/>
                <w:szCs w:val="20"/>
              </w:rPr>
              <w:t>ry C</w:t>
            </w:r>
            <w:r w:rsidRPr="004F32A8">
              <w:rPr>
                <w:sz w:val="20"/>
                <w:szCs w:val="20"/>
              </w:rPr>
              <w:t>oncerns (</w:t>
            </w:r>
            <w:r w:rsidR="009501BB" w:rsidRPr="004F32A8">
              <w:rPr>
                <w:sz w:val="20"/>
                <w:szCs w:val="20"/>
              </w:rPr>
              <w:t xml:space="preserve">please </w:t>
            </w:r>
            <w:r w:rsidRPr="004F32A8">
              <w:rPr>
                <w:sz w:val="20"/>
                <w:szCs w:val="20"/>
              </w:rPr>
              <w:t>check all that apply)</w:t>
            </w:r>
          </w:p>
        </w:tc>
      </w:tr>
      <w:tr w:rsidR="00FE27D2" w14:paraId="641D4695" w14:textId="77777777" w:rsidTr="004F32A8">
        <w:trPr>
          <w:trHeight w:val="284"/>
        </w:trPr>
        <w:tc>
          <w:tcPr>
            <w:tcW w:w="3192" w:type="dxa"/>
          </w:tcPr>
          <w:p w14:paraId="635E6D92" w14:textId="77777777" w:rsidR="00FE27D2" w:rsidRPr="004F32A8" w:rsidRDefault="0032732F" w:rsidP="009A1EDA">
            <w:pPr>
              <w:pStyle w:val="FormTitles"/>
              <w:jc w:val="left"/>
            </w:pPr>
            <w:r w:rsidRPr="004F32A8">
              <w:sym w:font="Wingdings" w:char="F072"/>
            </w:r>
            <w:r w:rsidRPr="004F32A8">
              <w:t xml:space="preserve"> </w:t>
            </w:r>
            <w:r w:rsidR="009A1EDA" w:rsidRPr="004F32A8">
              <w:t xml:space="preserve">Important papers and documents </w:t>
            </w:r>
          </w:p>
        </w:tc>
        <w:tc>
          <w:tcPr>
            <w:tcW w:w="3192" w:type="dxa"/>
          </w:tcPr>
          <w:p w14:paraId="389E76CC" w14:textId="77777777" w:rsidR="00FE27D2" w:rsidRPr="004F32A8" w:rsidRDefault="0032732F" w:rsidP="009A1EDA">
            <w:pPr>
              <w:pStyle w:val="FormTitles"/>
              <w:jc w:val="left"/>
            </w:pPr>
            <w:r w:rsidRPr="004F32A8">
              <w:sym w:font="Wingdings" w:char="F072"/>
            </w:r>
            <w:r w:rsidRPr="004F32A8">
              <w:t xml:space="preserve"> </w:t>
            </w:r>
            <w:r w:rsidR="009A1EDA" w:rsidRPr="004F32A8">
              <w:t>Travel insurance</w:t>
            </w:r>
          </w:p>
        </w:tc>
        <w:tc>
          <w:tcPr>
            <w:tcW w:w="3192" w:type="dxa"/>
          </w:tcPr>
          <w:p w14:paraId="32403425" w14:textId="77777777" w:rsidR="00FE27D2" w:rsidRPr="004F32A8" w:rsidRDefault="0032732F" w:rsidP="009A1EDA">
            <w:pPr>
              <w:pStyle w:val="FormTitles"/>
              <w:jc w:val="left"/>
            </w:pPr>
            <w:r w:rsidRPr="004F32A8">
              <w:sym w:font="Wingdings" w:char="F072"/>
            </w:r>
            <w:r w:rsidRPr="004F32A8">
              <w:t xml:space="preserve"> </w:t>
            </w:r>
            <w:r w:rsidR="009A1EDA" w:rsidRPr="004F32A8">
              <w:t xml:space="preserve">Antimalarial medications </w:t>
            </w:r>
          </w:p>
        </w:tc>
      </w:tr>
      <w:tr w:rsidR="0032732F" w14:paraId="431AD132" w14:textId="77777777" w:rsidTr="004F32A8">
        <w:trPr>
          <w:trHeight w:val="284"/>
        </w:trPr>
        <w:tc>
          <w:tcPr>
            <w:tcW w:w="3192" w:type="dxa"/>
          </w:tcPr>
          <w:p w14:paraId="5229A57C" w14:textId="77777777" w:rsidR="0032732F" w:rsidRPr="004F32A8" w:rsidRDefault="0032732F" w:rsidP="009A1EDA">
            <w:pPr>
              <w:pStyle w:val="FormTitles"/>
              <w:jc w:val="left"/>
            </w:pPr>
            <w:r w:rsidRPr="004F32A8">
              <w:sym w:font="Wingdings" w:char="F072"/>
            </w:r>
            <w:r w:rsidRPr="004F32A8">
              <w:t xml:space="preserve"> </w:t>
            </w:r>
            <w:r w:rsidR="009A1EDA" w:rsidRPr="004F32A8">
              <w:t xml:space="preserve">Food and water safety </w:t>
            </w:r>
          </w:p>
        </w:tc>
        <w:tc>
          <w:tcPr>
            <w:tcW w:w="3192" w:type="dxa"/>
          </w:tcPr>
          <w:p w14:paraId="22BE5A58" w14:textId="77777777" w:rsidR="0032732F" w:rsidRPr="004F32A8" w:rsidRDefault="00A02EFC" w:rsidP="009A1EDA">
            <w:pPr>
              <w:pStyle w:val="FormTitles"/>
              <w:jc w:val="left"/>
            </w:pPr>
            <w:r w:rsidRPr="004F32A8">
              <w:sym w:font="Wingdings" w:char="F072"/>
            </w:r>
            <w:r w:rsidRPr="004F32A8">
              <w:t xml:space="preserve"> </w:t>
            </w:r>
            <w:r w:rsidR="009A1EDA" w:rsidRPr="004F32A8">
              <w:t>Travellers’ diarrhea</w:t>
            </w:r>
          </w:p>
        </w:tc>
        <w:tc>
          <w:tcPr>
            <w:tcW w:w="3192" w:type="dxa"/>
          </w:tcPr>
          <w:p w14:paraId="7B9CA2B4" w14:textId="77777777" w:rsidR="0032732F" w:rsidRPr="004F32A8" w:rsidRDefault="00A02EFC" w:rsidP="009A1EDA">
            <w:pPr>
              <w:pStyle w:val="FormTitles"/>
              <w:jc w:val="left"/>
            </w:pPr>
            <w:r w:rsidRPr="004F32A8">
              <w:sym w:font="Wingdings" w:char="F072"/>
            </w:r>
            <w:r w:rsidRPr="004F32A8">
              <w:t xml:space="preserve"> </w:t>
            </w:r>
            <w:r w:rsidR="009A1EDA" w:rsidRPr="004F32A8">
              <w:t xml:space="preserve">How to prevent bug bites </w:t>
            </w:r>
          </w:p>
        </w:tc>
      </w:tr>
      <w:tr w:rsidR="0032732F" w14:paraId="629459ED" w14:textId="77777777" w:rsidTr="004F32A8">
        <w:trPr>
          <w:trHeight w:val="284"/>
        </w:trPr>
        <w:tc>
          <w:tcPr>
            <w:tcW w:w="3192" w:type="dxa"/>
          </w:tcPr>
          <w:p w14:paraId="76D8441A" w14:textId="77777777" w:rsidR="0032732F" w:rsidRPr="004F32A8" w:rsidRDefault="0032732F" w:rsidP="009A1EDA">
            <w:pPr>
              <w:pStyle w:val="FormTitles"/>
              <w:jc w:val="left"/>
            </w:pPr>
            <w:r w:rsidRPr="004F32A8">
              <w:sym w:font="Wingdings" w:char="F072"/>
            </w:r>
            <w:r w:rsidRPr="004F32A8">
              <w:t xml:space="preserve"> </w:t>
            </w:r>
            <w:r w:rsidR="009A1EDA" w:rsidRPr="004F32A8">
              <w:t xml:space="preserve">Travel medicine kit </w:t>
            </w:r>
          </w:p>
        </w:tc>
        <w:tc>
          <w:tcPr>
            <w:tcW w:w="3192" w:type="dxa"/>
          </w:tcPr>
          <w:p w14:paraId="61B98A96" w14:textId="77777777" w:rsidR="0032732F" w:rsidRPr="004F32A8" w:rsidRDefault="0032732F" w:rsidP="009A1EDA">
            <w:pPr>
              <w:pStyle w:val="FormTitles"/>
              <w:jc w:val="left"/>
            </w:pPr>
            <w:r w:rsidRPr="004F32A8">
              <w:sym w:font="Wingdings" w:char="F072"/>
            </w:r>
            <w:r w:rsidRPr="004F32A8">
              <w:t xml:space="preserve"> </w:t>
            </w:r>
            <w:r w:rsidR="009A1EDA" w:rsidRPr="004F32A8">
              <w:t xml:space="preserve">Rabies avoidance </w:t>
            </w:r>
          </w:p>
        </w:tc>
        <w:tc>
          <w:tcPr>
            <w:tcW w:w="3192" w:type="dxa"/>
          </w:tcPr>
          <w:p w14:paraId="2606811F" w14:textId="77777777" w:rsidR="0032732F" w:rsidRPr="004F32A8" w:rsidRDefault="0032732F" w:rsidP="009A1EDA">
            <w:pPr>
              <w:pStyle w:val="FormTitles"/>
              <w:jc w:val="left"/>
            </w:pPr>
            <w:r w:rsidRPr="004F32A8">
              <w:sym w:font="Wingdings" w:char="F072"/>
            </w:r>
            <w:r w:rsidRPr="004F32A8">
              <w:t xml:space="preserve"> </w:t>
            </w:r>
            <w:r w:rsidR="009A1EDA" w:rsidRPr="004F32A8">
              <w:t>Tips to prevent getting sick</w:t>
            </w:r>
          </w:p>
        </w:tc>
      </w:tr>
      <w:tr w:rsidR="0032732F" w14:paraId="0C89904D" w14:textId="77777777" w:rsidTr="004F32A8">
        <w:trPr>
          <w:trHeight w:val="284"/>
        </w:trPr>
        <w:tc>
          <w:tcPr>
            <w:tcW w:w="3192" w:type="dxa"/>
          </w:tcPr>
          <w:p w14:paraId="704AC6DD" w14:textId="77777777" w:rsidR="0032732F" w:rsidRPr="004F32A8" w:rsidRDefault="0032732F" w:rsidP="009A1EDA">
            <w:pPr>
              <w:pStyle w:val="FormTitles"/>
              <w:jc w:val="left"/>
            </w:pPr>
            <w:r w:rsidRPr="004F32A8">
              <w:sym w:font="Wingdings" w:char="F072"/>
            </w:r>
            <w:r w:rsidRPr="004F32A8">
              <w:t xml:space="preserve"> </w:t>
            </w:r>
            <w:r w:rsidR="009A1EDA" w:rsidRPr="004F32A8">
              <w:t>Motion sickness and jet lag</w:t>
            </w:r>
          </w:p>
        </w:tc>
        <w:tc>
          <w:tcPr>
            <w:tcW w:w="3192" w:type="dxa"/>
          </w:tcPr>
          <w:p w14:paraId="7FBC1075" w14:textId="77777777" w:rsidR="0032732F" w:rsidRPr="004F32A8" w:rsidRDefault="0032732F" w:rsidP="00FE27D2">
            <w:pPr>
              <w:pStyle w:val="FormTitles"/>
              <w:jc w:val="left"/>
            </w:pPr>
            <w:r w:rsidRPr="004F32A8">
              <w:sym w:font="Wingdings" w:char="F072"/>
            </w:r>
            <w:r w:rsidRPr="004F32A8">
              <w:t xml:space="preserve"> Personal safety</w:t>
            </w:r>
          </w:p>
        </w:tc>
        <w:tc>
          <w:tcPr>
            <w:tcW w:w="3192" w:type="dxa"/>
          </w:tcPr>
          <w:p w14:paraId="6CD0423A" w14:textId="77777777" w:rsidR="0032732F" w:rsidRPr="004F32A8" w:rsidRDefault="0032732F" w:rsidP="00FE27D2">
            <w:pPr>
              <w:pStyle w:val="FormTitles"/>
              <w:jc w:val="left"/>
            </w:pPr>
            <w:r w:rsidRPr="004F32A8">
              <w:sym w:font="Wingdings" w:char="F072"/>
            </w:r>
            <w:r w:rsidRPr="004F32A8">
              <w:t xml:space="preserve"> Who to contact in an emergency</w:t>
            </w:r>
          </w:p>
        </w:tc>
      </w:tr>
      <w:bookmarkEnd w:id="0"/>
    </w:tbl>
    <w:p w14:paraId="27008E55" w14:textId="56C03455" w:rsidR="004944A3" w:rsidRDefault="004944A3" w:rsidP="00C465E6">
      <w:pPr>
        <w:rPr>
          <w:sz w:val="18"/>
        </w:rPr>
      </w:pPr>
    </w:p>
    <w:sectPr w:rsidR="004944A3" w:rsidSect="00C465E6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2941DD4"/>
    <w:multiLevelType w:val="hybridMultilevel"/>
    <w:tmpl w:val="F6D85F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8588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19EB"/>
    <w:rsid w:val="0001479C"/>
    <w:rsid w:val="00034B0D"/>
    <w:rsid w:val="00082F0B"/>
    <w:rsid w:val="000A6CD8"/>
    <w:rsid w:val="000D21D7"/>
    <w:rsid w:val="001018AF"/>
    <w:rsid w:val="0012465C"/>
    <w:rsid w:val="0015537B"/>
    <w:rsid w:val="001A5FB0"/>
    <w:rsid w:val="001B4DDF"/>
    <w:rsid w:val="001B7651"/>
    <w:rsid w:val="001C2523"/>
    <w:rsid w:val="001C2BA8"/>
    <w:rsid w:val="001C396E"/>
    <w:rsid w:val="001C3FFC"/>
    <w:rsid w:val="001F4A32"/>
    <w:rsid w:val="00243021"/>
    <w:rsid w:val="00253D77"/>
    <w:rsid w:val="00254261"/>
    <w:rsid w:val="002542E2"/>
    <w:rsid w:val="002754A8"/>
    <w:rsid w:val="002867E3"/>
    <w:rsid w:val="0030255A"/>
    <w:rsid w:val="0030431B"/>
    <w:rsid w:val="0032732F"/>
    <w:rsid w:val="003656B8"/>
    <w:rsid w:val="00390E1C"/>
    <w:rsid w:val="003B243F"/>
    <w:rsid w:val="003C5F33"/>
    <w:rsid w:val="003E6012"/>
    <w:rsid w:val="003F355E"/>
    <w:rsid w:val="00410152"/>
    <w:rsid w:val="004259B7"/>
    <w:rsid w:val="00444E4D"/>
    <w:rsid w:val="004519EB"/>
    <w:rsid w:val="004560CE"/>
    <w:rsid w:val="0046623D"/>
    <w:rsid w:val="00482330"/>
    <w:rsid w:val="004944A3"/>
    <w:rsid w:val="004C42BC"/>
    <w:rsid w:val="004F32A8"/>
    <w:rsid w:val="004F383C"/>
    <w:rsid w:val="00500684"/>
    <w:rsid w:val="00503010"/>
    <w:rsid w:val="00533DA3"/>
    <w:rsid w:val="00573624"/>
    <w:rsid w:val="005872E0"/>
    <w:rsid w:val="00596C4C"/>
    <w:rsid w:val="005A0A87"/>
    <w:rsid w:val="005A647B"/>
    <w:rsid w:val="005C3E3B"/>
    <w:rsid w:val="006017F3"/>
    <w:rsid w:val="00616FCC"/>
    <w:rsid w:val="006352F1"/>
    <w:rsid w:val="00636E4E"/>
    <w:rsid w:val="00650127"/>
    <w:rsid w:val="00663882"/>
    <w:rsid w:val="00672123"/>
    <w:rsid w:val="00682FF0"/>
    <w:rsid w:val="006A0CD2"/>
    <w:rsid w:val="006D2171"/>
    <w:rsid w:val="00702AF6"/>
    <w:rsid w:val="007330D0"/>
    <w:rsid w:val="00733475"/>
    <w:rsid w:val="00745279"/>
    <w:rsid w:val="00764E96"/>
    <w:rsid w:val="007747C6"/>
    <w:rsid w:val="0078488C"/>
    <w:rsid w:val="00794ADF"/>
    <w:rsid w:val="007A0602"/>
    <w:rsid w:val="007B10E2"/>
    <w:rsid w:val="007C7C98"/>
    <w:rsid w:val="007D6228"/>
    <w:rsid w:val="007F43BE"/>
    <w:rsid w:val="007F66C8"/>
    <w:rsid w:val="00825C68"/>
    <w:rsid w:val="0084284E"/>
    <w:rsid w:val="0084528B"/>
    <w:rsid w:val="0086126A"/>
    <w:rsid w:val="00894662"/>
    <w:rsid w:val="00895B48"/>
    <w:rsid w:val="008A18C3"/>
    <w:rsid w:val="008A2C5A"/>
    <w:rsid w:val="008C0E5A"/>
    <w:rsid w:val="009501BB"/>
    <w:rsid w:val="009519F5"/>
    <w:rsid w:val="00967821"/>
    <w:rsid w:val="00985F47"/>
    <w:rsid w:val="00991102"/>
    <w:rsid w:val="009940C4"/>
    <w:rsid w:val="009A03ED"/>
    <w:rsid w:val="009A1EDA"/>
    <w:rsid w:val="009F57A0"/>
    <w:rsid w:val="00A02EFC"/>
    <w:rsid w:val="00A111E8"/>
    <w:rsid w:val="00A145C3"/>
    <w:rsid w:val="00A27ADF"/>
    <w:rsid w:val="00A7552C"/>
    <w:rsid w:val="00A8449B"/>
    <w:rsid w:val="00A84A13"/>
    <w:rsid w:val="00AB13D2"/>
    <w:rsid w:val="00AE3CBE"/>
    <w:rsid w:val="00B010A0"/>
    <w:rsid w:val="00B11009"/>
    <w:rsid w:val="00B24FA1"/>
    <w:rsid w:val="00B3764E"/>
    <w:rsid w:val="00B4035A"/>
    <w:rsid w:val="00B409BB"/>
    <w:rsid w:val="00B46B37"/>
    <w:rsid w:val="00B523E1"/>
    <w:rsid w:val="00B71CAB"/>
    <w:rsid w:val="00B77283"/>
    <w:rsid w:val="00BA31F6"/>
    <w:rsid w:val="00BD041D"/>
    <w:rsid w:val="00BE26E8"/>
    <w:rsid w:val="00C02A33"/>
    <w:rsid w:val="00C03180"/>
    <w:rsid w:val="00C21EBE"/>
    <w:rsid w:val="00C465E6"/>
    <w:rsid w:val="00C738E2"/>
    <w:rsid w:val="00CC0B2A"/>
    <w:rsid w:val="00CC1D60"/>
    <w:rsid w:val="00D64CD6"/>
    <w:rsid w:val="00DC699C"/>
    <w:rsid w:val="00DE46AA"/>
    <w:rsid w:val="00E53A2C"/>
    <w:rsid w:val="00E60564"/>
    <w:rsid w:val="00EA7F5E"/>
    <w:rsid w:val="00EF4E0B"/>
    <w:rsid w:val="00EF685E"/>
    <w:rsid w:val="00F00198"/>
    <w:rsid w:val="00F61A37"/>
    <w:rsid w:val="00F83888"/>
    <w:rsid w:val="00F91B87"/>
    <w:rsid w:val="00FA4596"/>
    <w:rsid w:val="00FB26C3"/>
    <w:rsid w:val="00FC0DE0"/>
    <w:rsid w:val="00FE0D49"/>
    <w:rsid w:val="00FE27D2"/>
    <w:rsid w:val="00FE69D4"/>
    <w:rsid w:val="00FF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A4713C"/>
  <w15:docId w15:val="{1F929885-2A83-4128-B367-B5A9E7DCC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0CE"/>
    <w:rPr>
      <w:rFonts w:asciiTheme="minorHAnsi" w:hAnsiTheme="minorHAnsi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BD041D"/>
    <w:pPr>
      <w:keepNext/>
      <w:pBdr>
        <w:bottom w:val="single" w:sz="4" w:space="1" w:color="76923C" w:themeColor="accent3" w:themeShade="BF"/>
      </w:pBdr>
      <w:spacing w:before="240" w:after="60"/>
      <w:outlineLvl w:val="0"/>
    </w:pPr>
    <w:rPr>
      <w:rFonts w:asciiTheme="majorHAnsi" w:hAnsiTheme="majorHAnsi" w:cs="Arial"/>
      <w:b/>
      <w:bCs/>
      <w:color w:val="9BBB59" w:themeColor="accent3"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BD041D"/>
    <w:pPr>
      <w:keepNext/>
      <w:tabs>
        <w:tab w:val="right" w:pos="9360"/>
      </w:tabs>
      <w:spacing w:before="120" w:after="120"/>
      <w:jc w:val="right"/>
      <w:outlineLvl w:val="1"/>
    </w:pPr>
    <w:rPr>
      <w:rFonts w:cs="Arial"/>
      <w:b/>
      <w:bCs/>
      <w:iCs/>
      <w:color w:val="9BBB59" w:themeColor="accent3"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BD041D"/>
    <w:pPr>
      <w:spacing w:before="40" w:after="40"/>
      <w:jc w:val="right"/>
      <w:outlineLvl w:val="2"/>
    </w:pPr>
    <w:rPr>
      <w:rFonts w:asciiTheme="majorHAnsi" w:hAnsiTheme="majorHAnsi"/>
      <w:b/>
      <w:color w:val="9BBB59" w:themeColor="accent3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64E96"/>
    <w:rPr>
      <w:rFonts w:ascii="Tahoma" w:hAnsi="Tahom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BD041D"/>
    <w:rPr>
      <w:rFonts w:asciiTheme="minorHAnsi" w:hAnsiTheme="minorHAnsi" w:cs="Arial"/>
      <w:b/>
      <w:bCs/>
      <w:iCs/>
      <w:color w:val="9BBB59" w:themeColor="accent3"/>
      <w:sz w:val="24"/>
      <w:szCs w:val="28"/>
    </w:rPr>
  </w:style>
  <w:style w:type="character" w:styleId="CommentReference">
    <w:name w:val="annotation reference"/>
    <w:basedOn w:val="DefaultParagraphFont"/>
    <w:semiHidden/>
    <w:rsid w:val="000A6CD8"/>
    <w:rPr>
      <w:sz w:val="16"/>
      <w:szCs w:val="16"/>
    </w:rPr>
  </w:style>
  <w:style w:type="paragraph" w:styleId="CommentText">
    <w:name w:val="annotation text"/>
    <w:basedOn w:val="Normal"/>
    <w:semiHidden/>
    <w:rsid w:val="000A6CD8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A6CD8"/>
    <w:rPr>
      <w:b/>
      <w:bCs/>
    </w:rPr>
  </w:style>
  <w:style w:type="paragraph" w:styleId="BalloonText">
    <w:name w:val="Balloon Text"/>
    <w:basedOn w:val="Normal"/>
    <w:semiHidden/>
    <w:rsid w:val="000A6CD8"/>
    <w:rPr>
      <w:rFonts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BD041D"/>
    <w:rPr>
      <w:rFonts w:asciiTheme="majorHAnsi" w:hAnsiTheme="majorHAnsi" w:cs="Arial"/>
      <w:b/>
      <w:bCs/>
      <w:color w:val="9BBB59" w:themeColor="accent3"/>
      <w:kern w:val="32"/>
      <w:sz w:val="40"/>
      <w:szCs w:val="40"/>
    </w:rPr>
  </w:style>
  <w:style w:type="paragraph" w:customStyle="1" w:styleId="FormTitles">
    <w:name w:val="Form Titles"/>
    <w:basedOn w:val="Normal"/>
    <w:link w:val="FormTitlesChar"/>
    <w:qFormat/>
    <w:rsid w:val="00BD041D"/>
    <w:pPr>
      <w:spacing w:before="60" w:after="60"/>
      <w:jc w:val="right"/>
    </w:pPr>
    <w:rPr>
      <w:sz w:val="18"/>
    </w:rPr>
  </w:style>
  <w:style w:type="character" w:customStyle="1" w:styleId="Heading3Char">
    <w:name w:val="Heading 3 Char"/>
    <w:basedOn w:val="DefaultParagraphFont"/>
    <w:link w:val="Heading3"/>
    <w:rsid w:val="00BD041D"/>
    <w:rPr>
      <w:rFonts w:asciiTheme="majorHAnsi" w:hAnsiTheme="majorHAnsi"/>
      <w:b/>
      <w:color w:val="9BBB59" w:themeColor="accent3"/>
      <w:sz w:val="24"/>
      <w:szCs w:val="24"/>
    </w:rPr>
  </w:style>
  <w:style w:type="character" w:customStyle="1" w:styleId="FormTitlesChar">
    <w:name w:val="Form Titles Char"/>
    <w:basedOn w:val="Heading3Char"/>
    <w:link w:val="FormTitles"/>
    <w:rsid w:val="00BD041D"/>
    <w:rPr>
      <w:rFonts w:asciiTheme="minorHAnsi" w:hAnsiTheme="minorHAnsi"/>
      <w:b/>
      <w:color w:val="9BBB59" w:themeColor="accent3"/>
      <w:sz w:val="18"/>
      <w:szCs w:val="24"/>
    </w:rPr>
  </w:style>
  <w:style w:type="character" w:styleId="PlaceholderText">
    <w:name w:val="Placeholder Text"/>
    <w:basedOn w:val="DefaultParagraphFont"/>
    <w:uiPriority w:val="99"/>
    <w:semiHidden/>
    <w:rsid w:val="00BD041D"/>
    <w:rPr>
      <w:color w:val="808080"/>
    </w:rPr>
  </w:style>
  <w:style w:type="paragraph" w:styleId="ListParagraph">
    <w:name w:val="List Paragraph"/>
    <w:basedOn w:val="Normal"/>
    <w:uiPriority w:val="34"/>
    <w:qFormat/>
    <w:rsid w:val="007F66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ispensary%20Main%20Work\AppData\Roaming\Microsoft\Templates\Travel%20information%20form.dotx" TargetMode="External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Form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FC95EEF-D3C3-4932-9D26-B13AB17CED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2AB00CE-B075-434C-AA0F-9D9DF6A42B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Travel information form</Template>
  <TotalTime>101</TotalTime>
  <Pages>2</Pages>
  <Words>544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Travel information form</vt:lpstr>
    </vt:vector>
  </TitlesOfParts>
  <Company/>
  <LinksUpToDate>false</LinksUpToDate>
  <CharactersWithSpaces>3644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Travel information form</dc:title>
  <dc:creator>kroll</dc:creator>
  <cp:keywords/>
  <cp:lastModifiedBy>David Zamorano</cp:lastModifiedBy>
  <cp:revision>19</cp:revision>
  <cp:lastPrinted>2015-03-24T20:43:00Z</cp:lastPrinted>
  <dcterms:created xsi:type="dcterms:W3CDTF">2015-05-03T23:11:00Z</dcterms:created>
  <dcterms:modified xsi:type="dcterms:W3CDTF">2024-11-23T20:21:00Z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TC060883541033</vt:lpwstr>
  </property>
</Properties>
</file>